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A7" w:rsidRDefault="004015A7">
      <w:pPr>
        <w:pStyle w:val="10"/>
        <w:keepNext/>
        <w:keepLines/>
      </w:pPr>
      <w:bookmarkStart w:id="0" w:name="bookmark0"/>
      <w:r>
        <w:t>Электронные образовательные ресурсы по специальности</w:t>
      </w:r>
      <w:r>
        <w:br/>
      </w:r>
      <w:r>
        <w:rPr>
          <w:color w:val="C00000"/>
        </w:rPr>
        <w:t>13.02.0</w:t>
      </w:r>
      <w:r w:rsidRPr="00BA3531">
        <w:rPr>
          <w:color w:val="C00000"/>
        </w:rPr>
        <w:t>3</w:t>
      </w:r>
      <w:r>
        <w:rPr>
          <w:color w:val="C00000"/>
        </w:rPr>
        <w:t xml:space="preserve"> Электр</w:t>
      </w:r>
      <w:r w:rsidRPr="00BA3531">
        <w:rPr>
          <w:color w:val="C00000"/>
        </w:rPr>
        <w:t>ические станции,</w:t>
      </w:r>
      <w:r>
        <w:rPr>
          <w:color w:val="C00000"/>
        </w:rPr>
        <w:t xml:space="preserve"> </w:t>
      </w:r>
      <w:r w:rsidRPr="00BA3531">
        <w:rPr>
          <w:color w:val="C00000"/>
        </w:rPr>
        <w:t>сети и системы</w:t>
      </w:r>
      <w:bookmarkEnd w:id="0"/>
    </w:p>
    <w:tbl>
      <w:tblPr>
        <w:tblOverlap w:val="never"/>
        <w:tblW w:w="1064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01"/>
        <w:gridCol w:w="8146"/>
      </w:tblGrid>
      <w:tr w:rsidR="004015A7" w:rsidTr="00BA3531">
        <w:trPr>
          <w:trHeight w:hRule="exact" w:val="845"/>
          <w:jc w:val="center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015A7" w:rsidRDefault="004015A7">
            <w:pPr>
              <w:pStyle w:val="a0"/>
              <w:jc w:val="center"/>
            </w:pPr>
            <w:r>
              <w:rPr>
                <w:b/>
                <w:bCs/>
              </w:rPr>
              <w:t>Дисциплина, МДК, ПМ, согласно учебному плану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15A7" w:rsidRDefault="004015A7">
            <w:pPr>
              <w:pStyle w:val="a0"/>
              <w:jc w:val="center"/>
            </w:pPr>
            <w:r>
              <w:rPr>
                <w:b/>
                <w:bCs/>
              </w:rPr>
              <w:t>Наименование Интернет-ресурсов</w:t>
            </w:r>
          </w:p>
        </w:tc>
      </w:tr>
    </w:tbl>
    <w:p w:rsidR="004015A7" w:rsidRPr="00BA3531" w:rsidRDefault="004015A7">
      <w:pPr>
        <w:spacing w:line="1" w:lineRule="exact"/>
        <w:rPr>
          <w:sz w:val="2"/>
          <w:szCs w:val="2"/>
          <w:lang w:val="en-US"/>
        </w:rPr>
      </w:pPr>
    </w:p>
    <w:tbl>
      <w:tblPr>
        <w:tblOverlap w:val="never"/>
        <w:tblW w:w="10861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715"/>
        <w:gridCol w:w="8146"/>
      </w:tblGrid>
      <w:tr w:rsidR="004015A7" w:rsidTr="004C652A">
        <w:trPr>
          <w:trHeight w:hRule="exact" w:val="6750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5A7" w:rsidRPr="0078430C" w:rsidRDefault="004015A7" w:rsidP="0078430C">
            <w:pPr>
              <w:jc w:val="center"/>
              <w:rPr>
                <w:rFonts w:ascii="Times New Roman" w:hAnsi="Times New Roman" w:cs="Times New Roman"/>
              </w:rPr>
            </w:pPr>
            <w:r w:rsidRPr="0078430C">
              <w:rPr>
                <w:rFonts w:ascii="Times New Roman" w:hAnsi="Times New Roman" w:cs="Times New Roman"/>
              </w:rPr>
              <w:t>ПМ01Обслуживание электрооборудования электрических станций, сетей и систем</w:t>
            </w:r>
          </w:p>
          <w:p w:rsidR="004015A7" w:rsidRPr="0078430C" w:rsidRDefault="004015A7">
            <w:pPr>
              <w:pStyle w:val="a0"/>
              <w:jc w:val="center"/>
            </w:pPr>
            <w:r>
              <w:t>МДК01.01</w:t>
            </w:r>
            <w:r w:rsidRPr="0078430C">
              <w:t>. Техническое обслуживание электрооборудования электрических станций, сетей и систем</w:t>
            </w:r>
          </w:p>
          <w:p w:rsidR="004015A7" w:rsidRDefault="004015A7" w:rsidP="007843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МДК 01.02</w:t>
            </w:r>
            <w:r w:rsidRPr="0078430C">
              <w:rPr>
                <w:rFonts w:ascii="Times New Roman" w:hAnsi="Times New Roman" w:cs="Times New Roman"/>
              </w:rPr>
              <w:t>. Наладка  электрооборудования электрических станций, сетей и систем</w:t>
            </w:r>
          </w:p>
          <w:p w:rsidR="004015A7" w:rsidRPr="004415ED" w:rsidRDefault="004015A7" w:rsidP="00784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caps/>
                <w:sz w:val="20"/>
                <w:szCs w:val="20"/>
              </w:rPr>
            </w:pPr>
          </w:p>
          <w:p w:rsidR="004015A7" w:rsidRPr="0078430C" w:rsidRDefault="004015A7" w:rsidP="0078430C"/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7" w:rsidRDefault="004015A7" w:rsidP="0078430C">
            <w:pPr>
              <w:pStyle w:val="a0"/>
              <w:spacing w:before="120"/>
              <w:ind w:left="140"/>
            </w:pPr>
            <w:r w:rsidRPr="003E47C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t>Библиотека электромонтера. Режим доступа:</w:t>
            </w:r>
            <w:hyperlink r:id="rId7" w:history="1">
              <w:r>
                <w:t xml:space="preserve"> </w:t>
              </w:r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3E47C8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www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biblem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  <w:r w:rsidRPr="003E47C8">
                <w:rPr>
                  <w:color w:val="0000FF"/>
                  <w:u w:val="single"/>
                  <w:lang w:eastAsia="en-US"/>
                </w:rPr>
                <w:t>/</w:t>
              </w:r>
            </w:hyperlink>
          </w:p>
          <w:p w:rsidR="004015A7" w:rsidRDefault="004015A7" w:rsidP="0078430C">
            <w:pPr>
              <w:pStyle w:val="a0"/>
              <w:ind w:left="140"/>
            </w:pPr>
            <w:r>
              <w:t>Электронная библиотека Санкт-Петербургского государственного политехнического университета Режим доступа:</w:t>
            </w:r>
          </w:p>
          <w:p w:rsidR="004015A7" w:rsidRPr="003E47C8" w:rsidRDefault="004015A7" w:rsidP="0078430C">
            <w:pPr>
              <w:pStyle w:val="a0"/>
              <w:ind w:left="140"/>
              <w:rPr>
                <w:lang w:val="en-US"/>
              </w:rPr>
            </w:pPr>
            <w:hyperlink r:id="rId8" w:history="1">
              <w:r>
                <w:rPr>
                  <w:color w:val="0000FF"/>
                  <w:lang w:val="en-US" w:eastAsia="en-US"/>
                </w:rPr>
                <w:t>https://elib.spbstu.ru/search/result?c=1&amp;q=%D0%B8%D0%BD%D0%B6%D0%</w:t>
              </w:r>
            </w:hyperlink>
            <w:r>
              <w:rPr>
                <w:color w:val="0000FF"/>
                <w:lang w:val="en-US" w:eastAsia="en-US"/>
              </w:rPr>
              <w:t xml:space="preserve"> </w:t>
            </w:r>
            <w:hyperlink r:id="rId9" w:history="1">
              <w:r>
                <w:rPr>
                  <w:color w:val="0000FF"/>
                  <w:lang w:val="en-US" w:eastAsia="en-US"/>
                </w:rPr>
                <w:t>B5%D0%BD%D0%B5%D1%80%D0%BD%D0%B0%D1%8F+%D0%B3%D1</w:t>
              </w:r>
            </w:hyperlink>
            <w:r>
              <w:rPr>
                <w:color w:val="0000FF"/>
                <w:lang w:val="en-US" w:eastAsia="en-US"/>
              </w:rPr>
              <w:t xml:space="preserve"> </w:t>
            </w:r>
            <w:hyperlink r:id="rId10" w:history="1">
              <w:r>
                <w:rPr>
                  <w:color w:val="0000FF"/>
                  <w:u w:val="single"/>
                  <w:lang w:val="en-US" w:eastAsia="en-US"/>
                </w:rPr>
                <w:t>%80%D0%B0%D1%84%D0%B8%D0%BA%D0%B0</w:t>
              </w:r>
            </w:hyperlink>
          </w:p>
          <w:p w:rsidR="004015A7" w:rsidRDefault="004015A7" w:rsidP="0078430C">
            <w:pPr>
              <w:pStyle w:val="a0"/>
              <w:ind w:left="140"/>
            </w:pPr>
            <w:r w:rsidRPr="005C7838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>
              <w:t>Публичная библиотека. Электронные книжные полки Вадима Ершова и К. Режим доступа:</w:t>
            </w:r>
          </w:p>
          <w:p w:rsidR="004015A7" w:rsidRDefault="004015A7" w:rsidP="0078430C">
            <w:pPr>
              <w:pStyle w:val="a0"/>
              <w:ind w:left="140"/>
            </w:pPr>
            <w:hyperlink r:id="rId11" w:history="1"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3E47C8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publ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lib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  <w:r w:rsidRPr="003E47C8">
                <w:rPr>
                  <w:color w:val="0000FF"/>
                  <w:u w:val="single"/>
                  <w:lang w:eastAsia="en-US"/>
                </w:rPr>
                <w:t>/</w:t>
              </w:r>
              <w:r>
                <w:rPr>
                  <w:color w:val="0000FF"/>
                  <w:u w:val="single"/>
                  <w:lang w:val="en-US" w:eastAsia="en-US"/>
                </w:rPr>
                <w:t>ARCHIVES</w:t>
              </w:r>
              <w:r w:rsidRPr="003E47C8">
                <w:rPr>
                  <w:color w:val="0000FF"/>
                  <w:u w:val="single"/>
                  <w:lang w:eastAsia="en-US"/>
                </w:rPr>
                <w:t>/_</w:t>
              </w:r>
              <w:r>
                <w:rPr>
                  <w:color w:val="0000FF"/>
                  <w:u w:val="single"/>
                  <w:lang w:val="en-US" w:eastAsia="en-US"/>
                </w:rPr>
                <w:t>CLASSES</w:t>
              </w:r>
              <w:r w:rsidRPr="003E47C8">
                <w:rPr>
                  <w:color w:val="0000FF"/>
                  <w:u w:val="single"/>
                  <w:lang w:eastAsia="en-US"/>
                </w:rPr>
                <w:t>/</w:t>
              </w:r>
              <w:r>
                <w:rPr>
                  <w:color w:val="0000FF"/>
                  <w:u w:val="single"/>
                  <w:lang w:val="en-US" w:eastAsia="en-US"/>
                </w:rPr>
                <w:t>TEH</w:t>
              </w:r>
              <w:r w:rsidRPr="003E47C8">
                <w:rPr>
                  <w:color w:val="0000FF"/>
                  <w:u w:val="single"/>
                  <w:lang w:eastAsia="en-US"/>
                </w:rPr>
                <w:t>_</w:t>
              </w:r>
              <w:r>
                <w:rPr>
                  <w:color w:val="0000FF"/>
                  <w:u w:val="single"/>
                  <w:lang w:val="en-US" w:eastAsia="en-US"/>
                </w:rPr>
                <w:t>ENE</w:t>
              </w:r>
              <w:r w:rsidRPr="003E47C8">
                <w:rPr>
                  <w:color w:val="0000FF"/>
                  <w:u w:val="single"/>
                  <w:lang w:eastAsia="en-US"/>
                </w:rPr>
                <w:t>/_</w:t>
              </w:r>
              <w:r>
                <w:rPr>
                  <w:color w:val="0000FF"/>
                  <w:u w:val="single"/>
                  <w:lang w:val="en-US" w:eastAsia="en-US"/>
                </w:rPr>
                <w:t>Teh</w:t>
              </w:r>
              <w:r w:rsidRPr="003E47C8">
                <w:rPr>
                  <w:color w:val="0000FF"/>
                  <w:u w:val="single"/>
                  <w:lang w:eastAsia="en-US"/>
                </w:rPr>
                <w:t>_</w:t>
              </w:r>
              <w:r>
                <w:rPr>
                  <w:color w:val="0000FF"/>
                  <w:u w:val="single"/>
                  <w:lang w:val="en-US" w:eastAsia="en-US"/>
                </w:rPr>
                <w:t>ene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html</w:t>
              </w:r>
            </w:hyperlink>
          </w:p>
          <w:p w:rsidR="004015A7" w:rsidRDefault="004015A7" w:rsidP="0078430C">
            <w:pPr>
              <w:pStyle w:val="a0"/>
              <w:ind w:left="140"/>
            </w:pPr>
            <w:r>
              <w:t xml:space="preserve">Библиотека электромонтера. Электронный ресурс. Форма доступа: </w:t>
            </w:r>
            <w:hyperlink r:id="rId12" w:history="1"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3E47C8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elektroinf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narod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  <w:p w:rsidR="004015A7" w:rsidRDefault="004015A7" w:rsidP="0078430C">
            <w:pPr>
              <w:pStyle w:val="a0"/>
              <w:ind w:left="140"/>
            </w:pPr>
            <w:r w:rsidRPr="003E47C8">
              <w:rPr>
                <w:lang w:eastAsia="en-US"/>
              </w:rPr>
              <w:t xml:space="preserve"> </w:t>
            </w:r>
            <w:r>
              <w:t xml:space="preserve">Справочник электромонтера. Электронный ресурс. Форма доступа: </w:t>
            </w:r>
            <w:r>
              <w:rPr>
                <w:lang w:val="en-US" w:eastAsia="en-US"/>
              </w:rPr>
              <w:t>http</w:t>
            </w:r>
            <w:r w:rsidRPr="003E47C8">
              <w:rPr>
                <w:lang w:eastAsia="en-US"/>
              </w:rPr>
              <w:t>://</w:t>
            </w:r>
            <w:r>
              <w:rPr>
                <w:lang w:val="en-US" w:eastAsia="en-US"/>
              </w:rPr>
              <w:t>www</w:t>
            </w:r>
            <w:r w:rsidRPr="003E47C8">
              <w:rPr>
                <w:lang w:eastAsia="en-US"/>
              </w:rPr>
              <w:t xml:space="preserve">. </w:t>
            </w:r>
            <w:r>
              <w:rPr>
                <w:lang w:val="en-US" w:eastAsia="en-US"/>
              </w:rPr>
              <w:t>electromonter</w:t>
            </w:r>
            <w:r w:rsidRPr="003E47C8">
              <w:rPr>
                <w:lang w:eastAsia="en-US"/>
              </w:rPr>
              <w:t>.</w:t>
            </w:r>
            <w:r>
              <w:rPr>
                <w:lang w:val="en-US" w:eastAsia="en-US"/>
              </w:rPr>
              <w:t>info</w:t>
            </w:r>
            <w:r w:rsidRPr="003E47C8">
              <w:rPr>
                <w:lang w:eastAsia="en-US"/>
              </w:rPr>
              <w:t>/</w:t>
            </w:r>
          </w:p>
          <w:p w:rsidR="004015A7" w:rsidRPr="003E47C8" w:rsidRDefault="004015A7" w:rsidP="0078430C">
            <w:pPr>
              <w:pStyle w:val="a0"/>
              <w:ind w:left="140"/>
              <w:rPr>
                <w:lang w:val="en-US"/>
              </w:rPr>
            </w:pPr>
            <w:r w:rsidRPr="003E47C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t>Электронная электротехническая библиотека. Электронный ресурс. Форма</w:t>
            </w:r>
            <w:r w:rsidRPr="003E47C8">
              <w:rPr>
                <w:lang w:val="en-US"/>
              </w:rPr>
              <w:t xml:space="preserve"> </w:t>
            </w:r>
            <w:r>
              <w:t>доступа</w:t>
            </w:r>
            <w:r w:rsidRPr="003E47C8">
              <w:rPr>
                <w:lang w:val="en-US"/>
              </w:rPr>
              <w:t>:</w:t>
            </w:r>
            <w:hyperlink r:id="rId13" w:history="1">
              <w:r w:rsidRPr="003E47C8">
                <w:rPr>
                  <w:lang w:val="en-US"/>
                </w:rPr>
                <w:t xml:space="preserve"> </w:t>
              </w:r>
              <w:r>
                <w:rPr>
                  <w:color w:val="0000FF"/>
                  <w:u w:val="single"/>
                  <w:lang w:val="en-US" w:eastAsia="en-US"/>
                </w:rPr>
                <w:t>http://www. electrolibrary.info/</w:t>
              </w:r>
            </w:hyperlink>
          </w:p>
          <w:p w:rsidR="004015A7" w:rsidRPr="003E47C8" w:rsidRDefault="004015A7" w:rsidP="0078430C">
            <w:pPr>
              <w:pStyle w:val="a0"/>
              <w:ind w:firstLine="140"/>
              <w:rPr>
                <w:lang w:val="en-US"/>
              </w:rPr>
            </w:pPr>
            <w:hyperlink r:id="rId14" w:history="1">
              <w:r>
                <w:rPr>
                  <w:b/>
                  <w:bCs/>
                  <w:color w:val="0000FF"/>
                  <w:sz w:val="22"/>
                  <w:szCs w:val="22"/>
                  <w:lang w:val="en-US" w:eastAsia="en-US"/>
                </w:rPr>
                <w:t xml:space="preserve"> </w:t>
              </w:r>
              <w:r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http://www.edu.ru</w:t>
              </w:r>
            </w:hyperlink>
          </w:p>
          <w:p w:rsidR="004015A7" w:rsidRPr="003E47C8" w:rsidRDefault="004015A7" w:rsidP="0078430C">
            <w:pPr>
              <w:pStyle w:val="a0"/>
              <w:ind w:firstLine="140"/>
              <w:rPr>
                <w:lang w:val="en-US"/>
              </w:rPr>
            </w:pPr>
            <w:hyperlink r:id="rId15" w:history="1">
              <w:r>
                <w:rPr>
                  <w:b/>
                  <w:bCs/>
                  <w:color w:val="0000FF"/>
                  <w:sz w:val="22"/>
                  <w:szCs w:val="22"/>
                  <w:lang w:val="en-US" w:eastAsia="en-US"/>
                </w:rPr>
                <w:t xml:space="preserve"> </w:t>
              </w:r>
              <w:r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https://itexn.com/11769 proverka-i-naladka-jelektrooborudovanija.html#1</w:t>
              </w:r>
            </w:hyperlink>
          </w:p>
          <w:p w:rsidR="004015A7" w:rsidRPr="003E47C8" w:rsidRDefault="004015A7" w:rsidP="0078430C">
            <w:pPr>
              <w:pStyle w:val="a0"/>
              <w:ind w:firstLine="140"/>
              <w:rPr>
                <w:lang w:val="en-US"/>
              </w:rPr>
            </w:pPr>
            <w:hyperlink r:id="rId16" w:history="1">
              <w:r w:rsidRPr="00E12778">
                <w:rPr>
                  <w:rStyle w:val="Hyperlink"/>
                  <w:rFonts w:cs="Courier New"/>
                  <w:b/>
                  <w:bCs/>
                  <w:sz w:val="22"/>
                  <w:szCs w:val="22"/>
                  <w:lang w:val="en-US" w:eastAsia="en-US"/>
                </w:rPr>
                <w:t xml:space="preserve"> </w:t>
              </w:r>
              <w:r w:rsidRPr="00E12778">
                <w:rPr>
                  <w:rStyle w:val="Hyperlink"/>
                  <w:rFonts w:ascii="Calibri" w:hAnsi="Calibri" w:cs="Calibri"/>
                  <w:sz w:val="22"/>
                  <w:szCs w:val="22"/>
                  <w:lang w:val="en-US" w:eastAsia="en-US"/>
                </w:rPr>
                <w:t>https://www.studmed.ru/science/tek/installation</w:t>
              </w:r>
            </w:hyperlink>
          </w:p>
          <w:p w:rsidR="004015A7" w:rsidRPr="003E47C8" w:rsidRDefault="004015A7" w:rsidP="0078430C">
            <w:pPr>
              <w:pStyle w:val="a0"/>
              <w:ind w:left="140"/>
              <w:rPr>
                <w:lang w:val="en-US"/>
              </w:rPr>
            </w:pPr>
            <w:hyperlink r:id="rId17" w:history="1">
              <w:r w:rsidRPr="00E12778">
                <w:rPr>
                  <w:rStyle w:val="Hyperlink"/>
                  <w:rFonts w:cs="Courier New"/>
                  <w:b/>
                  <w:bCs/>
                  <w:sz w:val="22"/>
                  <w:szCs w:val="22"/>
                  <w:lang w:val="en-US" w:eastAsia="en-US"/>
                </w:rPr>
                <w:t xml:space="preserve"> </w:t>
              </w:r>
              <w:r w:rsidRPr="00E12778">
                <w:rPr>
                  <w:rStyle w:val="Hyperlink"/>
                  <w:rFonts w:ascii="Calibri" w:hAnsi="Calibri" w:cs="Calibri"/>
                  <w:sz w:val="22"/>
                  <w:szCs w:val="22"/>
                  <w:lang w:val="en-US" w:eastAsia="en-US"/>
                </w:rPr>
                <w:t>https://obuchalka.org/2017020792996/spravochnik-elektromontera-moskalenko-v-</w:t>
              </w:r>
            </w:hyperlink>
            <w:r>
              <w:rPr>
                <w:rFonts w:ascii="Calibri" w:hAnsi="Calibri" w:cs="Calibri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hyperlink r:id="rId18" w:history="1">
              <w:r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v-2004.html</w:t>
              </w:r>
            </w:hyperlink>
          </w:p>
          <w:p w:rsidR="004015A7" w:rsidRDefault="004015A7" w:rsidP="0078430C">
            <w:pPr>
              <w:pStyle w:val="a0"/>
              <w:ind w:left="140"/>
            </w:pPr>
            <w:r w:rsidRPr="004C652A">
              <w:rPr>
                <w:color w:val="0000FF"/>
                <w:lang w:val="en-US" w:eastAsia="en-US"/>
              </w:rPr>
              <w:t xml:space="preserve"> </w:t>
            </w:r>
            <w:r>
              <w:t xml:space="preserve">Журнал "Современные технологии автоматизации" </w:t>
            </w:r>
            <w:r w:rsidRPr="003E47C8">
              <w:rPr>
                <w:lang w:eastAsia="en-US"/>
              </w:rPr>
              <w:t>[</w:t>
            </w:r>
            <w:r>
              <w:rPr>
                <w:lang w:val="en-US" w:eastAsia="en-US"/>
              </w:rPr>
              <w:t>URL</w:t>
            </w:r>
            <w:r w:rsidRPr="003E47C8">
              <w:rPr>
                <w:lang w:eastAsia="en-US"/>
              </w:rPr>
              <w:t xml:space="preserve">:] </w:t>
            </w:r>
            <w:hyperlink r:id="rId19" w:history="1"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3E47C8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www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cta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  <w:p w:rsidR="004015A7" w:rsidRDefault="004015A7" w:rsidP="0078430C">
            <w:pPr>
              <w:pStyle w:val="a0"/>
              <w:ind w:left="140"/>
            </w:pPr>
            <w:r>
              <w:t xml:space="preserve">Журнал "Автоматизация в промышленности" </w:t>
            </w:r>
            <w:r w:rsidRPr="003E47C8">
              <w:rPr>
                <w:lang w:eastAsia="en-US"/>
              </w:rPr>
              <w:t>[</w:t>
            </w:r>
            <w:r>
              <w:rPr>
                <w:lang w:val="en-US" w:eastAsia="en-US"/>
              </w:rPr>
              <w:t>URL</w:t>
            </w:r>
            <w:r w:rsidRPr="003E47C8">
              <w:rPr>
                <w:lang w:eastAsia="en-US"/>
              </w:rPr>
              <w:t xml:space="preserve">:] </w:t>
            </w:r>
            <w:hyperlink r:id="rId20" w:history="1"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3E47C8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www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avtprom</w:t>
              </w:r>
              <w:r w:rsidRPr="003E47C8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</w:tr>
      <w:tr w:rsidR="004015A7" w:rsidTr="004C652A">
        <w:trPr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</w:tcBorders>
          </w:tcPr>
          <w:p w:rsidR="004015A7" w:rsidRPr="0078430C" w:rsidRDefault="004015A7" w:rsidP="007843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5A7" w:rsidRPr="00AE7477" w:rsidRDefault="004015A7" w:rsidP="0078430C">
            <w:pPr>
              <w:pStyle w:val="a0"/>
              <w:spacing w:before="120"/>
              <w:ind w:left="140"/>
              <w:rPr>
                <w:b/>
                <w:bCs/>
                <w:lang w:eastAsia="en-US"/>
              </w:rPr>
            </w:pPr>
          </w:p>
        </w:tc>
      </w:tr>
      <w:tr w:rsidR="004015A7" w:rsidTr="004C652A">
        <w:trPr>
          <w:trHeight w:hRule="exact" w:val="7186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015A7" w:rsidRPr="0078430C" w:rsidRDefault="004015A7" w:rsidP="004C6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3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ПМ02</w:t>
            </w:r>
            <w:r w:rsidRPr="0078430C">
              <w:rPr>
                <w:rFonts w:ascii="Times New Roman" w:hAnsi="Times New Roman" w:cs="Times New Roman"/>
                <w:caps/>
                <w:sz w:val="22"/>
                <w:szCs w:val="22"/>
              </w:rPr>
              <w:t>Эксплуатация электрооборудования электрических станций, сетей и систем</w:t>
            </w:r>
          </w:p>
          <w:p w:rsidR="004015A7" w:rsidRDefault="004015A7" w:rsidP="00402A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МДК 02.01</w:t>
            </w:r>
            <w:r w:rsidRPr="000A468F">
              <w:rPr>
                <w:bCs/>
                <w:sz w:val="20"/>
                <w:szCs w:val="20"/>
              </w:rPr>
              <w:t xml:space="preserve"> Техническая эксплуатация электрооборудования электрических станций, сетей и систем</w:t>
            </w:r>
          </w:p>
          <w:p w:rsidR="004015A7" w:rsidRDefault="004015A7" w:rsidP="00402A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3"/>
              <w:jc w:val="center"/>
            </w:pPr>
            <w:bookmarkStart w:id="1" w:name="_GoBack"/>
            <w:bookmarkEnd w:id="1"/>
            <w:r>
              <w:rPr>
                <w:sz w:val="20"/>
                <w:szCs w:val="20"/>
              </w:rPr>
              <w:t xml:space="preserve"> МДК 02.0</w:t>
            </w:r>
            <w:r w:rsidRPr="005F6790">
              <w:rPr>
                <w:sz w:val="20"/>
                <w:szCs w:val="20"/>
              </w:rPr>
              <w:t>2 Релейная защита электрооборудования электрических станций сетей и систем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8146"/>
            </w:tblGrid>
            <w:tr w:rsidR="004015A7" w:rsidTr="006940B0">
              <w:trPr>
                <w:trHeight w:hRule="exact" w:val="1354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015A7" w:rsidRDefault="004015A7" w:rsidP="006940B0">
                  <w:pPr>
                    <w:pStyle w:val="a0"/>
                  </w:pPr>
                  <w:r w:rsidRPr="00AE7477">
                    <w:rPr>
                      <w:lang w:eastAsia="en-US"/>
                    </w:rPr>
                    <w:t xml:space="preserve"> </w:t>
                  </w:r>
                  <w:r>
                    <w:t>Библиотека электромонтера. Режим доступа:</w:t>
                  </w:r>
                  <w:hyperlink r:id="rId21" w:history="1">
                    <w:r>
                      <w:t xml:space="preserve"> 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http</w:t>
                    </w:r>
                    <w:r w:rsidRPr="00AE7477">
                      <w:rPr>
                        <w:color w:val="0000FF"/>
                        <w:u w:val="single"/>
                        <w:lang w:eastAsia="en-US"/>
                      </w:rPr>
                      <w:t>://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www</w:t>
                    </w:r>
                    <w:r w:rsidRPr="00AE7477">
                      <w:rPr>
                        <w:color w:val="0000FF"/>
                        <w:u w:val="single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biblem</w:t>
                    </w:r>
                    <w:r w:rsidRPr="00AE7477">
                      <w:rPr>
                        <w:color w:val="0000FF"/>
                        <w:u w:val="single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ru</w:t>
                    </w:r>
                    <w:r w:rsidRPr="00AE7477">
                      <w:rPr>
                        <w:color w:val="0000FF"/>
                        <w:u w:val="single"/>
                        <w:lang w:eastAsia="en-US"/>
                      </w:rPr>
                      <w:t>/</w:t>
                    </w:r>
                  </w:hyperlink>
                </w:p>
                <w:p w:rsidR="004015A7" w:rsidRDefault="004015A7" w:rsidP="006940B0">
                  <w:pPr>
                    <w:pStyle w:val="a0"/>
                  </w:pPr>
                  <w:r w:rsidRPr="00AE7477">
                    <w:rPr>
                      <w:lang w:eastAsia="en-US"/>
                    </w:rPr>
                    <w:t xml:space="preserve"> </w:t>
                  </w:r>
                  <w:r>
                    <w:t>Электронная библиотека Санкт-Петербургского государственного политехнического университета Режим доступа:</w:t>
                  </w:r>
                </w:p>
                <w:p w:rsidR="004015A7" w:rsidRDefault="004015A7" w:rsidP="006940B0">
                  <w:pPr>
                    <w:pStyle w:val="a0"/>
                  </w:pPr>
                  <w:hyperlink r:id="rId22" w:history="1">
                    <w:r>
                      <w:rPr>
                        <w:color w:val="0000FF"/>
                        <w:lang w:val="en-US" w:eastAsia="en-US"/>
                      </w:rPr>
                      <w:t>https</w:t>
                    </w:r>
                    <w:r w:rsidRPr="00AE7477">
                      <w:rPr>
                        <w:color w:val="0000FF"/>
                        <w:lang w:eastAsia="en-US"/>
                      </w:rPr>
                      <w:t>://</w:t>
                    </w:r>
                    <w:r>
                      <w:rPr>
                        <w:color w:val="0000FF"/>
                        <w:lang w:val="en-US" w:eastAsia="en-US"/>
                      </w:rPr>
                      <w:t>elib</w:t>
                    </w:r>
                    <w:r w:rsidRPr="00AE7477">
                      <w:rPr>
                        <w:color w:val="0000FF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lang w:val="en-US" w:eastAsia="en-US"/>
                      </w:rPr>
                      <w:t>spbstu</w:t>
                    </w:r>
                    <w:r w:rsidRPr="00AE7477">
                      <w:rPr>
                        <w:color w:val="0000FF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lang w:val="en-US" w:eastAsia="en-US"/>
                      </w:rPr>
                      <w:t>ru</w:t>
                    </w:r>
                    <w:r w:rsidRPr="00AE7477">
                      <w:rPr>
                        <w:color w:val="0000FF"/>
                        <w:lang w:eastAsia="en-US"/>
                      </w:rPr>
                      <w:t>/</w:t>
                    </w:r>
                    <w:r>
                      <w:rPr>
                        <w:color w:val="0000FF"/>
                        <w:lang w:val="en-US" w:eastAsia="en-US"/>
                      </w:rPr>
                      <w:t>search</w:t>
                    </w:r>
                    <w:r w:rsidRPr="00AE7477">
                      <w:rPr>
                        <w:color w:val="0000FF"/>
                        <w:lang w:eastAsia="en-US"/>
                      </w:rPr>
                      <w:t>/</w:t>
                    </w:r>
                    <w:r>
                      <w:rPr>
                        <w:color w:val="0000FF"/>
                        <w:lang w:val="en-US" w:eastAsia="en-US"/>
                      </w:rPr>
                      <w:t>result</w:t>
                    </w:r>
                    <w:r w:rsidRPr="00AE7477">
                      <w:rPr>
                        <w:color w:val="0000FF"/>
                        <w:lang w:eastAsia="en-US"/>
                      </w:rPr>
                      <w:t>?</w:t>
                    </w:r>
                    <w:r>
                      <w:rPr>
                        <w:color w:val="0000FF"/>
                        <w:lang w:val="en-US" w:eastAsia="en-US"/>
                      </w:rPr>
                      <w:t>c</w:t>
                    </w:r>
                    <w:r w:rsidRPr="00AE7477">
                      <w:rPr>
                        <w:color w:val="0000FF"/>
                        <w:lang w:eastAsia="en-US"/>
                      </w:rPr>
                      <w:t>=1&amp;</w:t>
                    </w:r>
                    <w:r>
                      <w:rPr>
                        <w:color w:val="0000FF"/>
                        <w:lang w:val="en-US" w:eastAsia="en-US"/>
                      </w:rPr>
                      <w:t>q</w:t>
                    </w:r>
                    <w:r w:rsidRPr="00AE7477">
                      <w:rPr>
                        <w:color w:val="0000FF"/>
                        <w:lang w:eastAsia="en-US"/>
                      </w:rPr>
                      <w:t>=%</w:t>
                    </w:r>
                    <w:r>
                      <w:rPr>
                        <w:color w:val="0000FF"/>
                        <w:lang w:val="en-US" w:eastAsia="en-US"/>
                      </w:rPr>
                      <w:t>D</w:t>
                    </w:r>
                    <w:r w:rsidRPr="00AE7477">
                      <w:rPr>
                        <w:color w:val="0000FF"/>
                        <w:lang w:eastAsia="en-US"/>
                      </w:rPr>
                      <w:t>0%</w:t>
                    </w:r>
                    <w:r>
                      <w:rPr>
                        <w:color w:val="0000FF"/>
                        <w:lang w:val="en-US" w:eastAsia="en-US"/>
                      </w:rPr>
                      <w:t>B</w:t>
                    </w:r>
                    <w:r w:rsidRPr="00AE7477">
                      <w:rPr>
                        <w:color w:val="0000FF"/>
                        <w:lang w:eastAsia="en-US"/>
                      </w:rPr>
                      <w:t>8%</w:t>
                    </w:r>
                    <w:r>
                      <w:rPr>
                        <w:color w:val="0000FF"/>
                        <w:lang w:val="en-US" w:eastAsia="en-US"/>
                      </w:rPr>
                      <w:t>D</w:t>
                    </w:r>
                    <w:r w:rsidRPr="00AE7477">
                      <w:rPr>
                        <w:color w:val="0000FF"/>
                        <w:lang w:eastAsia="en-US"/>
                      </w:rPr>
                      <w:t>0%</w:t>
                    </w:r>
                    <w:r>
                      <w:rPr>
                        <w:color w:val="0000FF"/>
                        <w:lang w:val="en-US" w:eastAsia="en-US"/>
                      </w:rPr>
                      <w:t>BD</w:t>
                    </w:r>
                    <w:r w:rsidRPr="00AE7477">
                      <w:rPr>
                        <w:color w:val="0000FF"/>
                        <w:lang w:eastAsia="en-US"/>
                      </w:rPr>
                      <w:t>%</w:t>
                    </w:r>
                    <w:r>
                      <w:rPr>
                        <w:color w:val="0000FF"/>
                        <w:lang w:val="en-US" w:eastAsia="en-US"/>
                      </w:rPr>
                      <w:t>D</w:t>
                    </w:r>
                    <w:r w:rsidRPr="00AE7477">
                      <w:rPr>
                        <w:color w:val="0000FF"/>
                        <w:lang w:eastAsia="en-US"/>
                      </w:rPr>
                      <w:t>0%</w:t>
                    </w:r>
                    <w:r>
                      <w:rPr>
                        <w:color w:val="0000FF"/>
                        <w:lang w:val="en-US" w:eastAsia="en-US"/>
                      </w:rPr>
                      <w:t>B</w:t>
                    </w:r>
                    <w:r w:rsidRPr="00AE7477">
                      <w:rPr>
                        <w:color w:val="0000FF"/>
                        <w:lang w:eastAsia="en-US"/>
                      </w:rPr>
                      <w:t>6%</w:t>
                    </w:r>
                    <w:r>
                      <w:rPr>
                        <w:color w:val="0000FF"/>
                        <w:lang w:val="en-US" w:eastAsia="en-US"/>
                      </w:rPr>
                      <w:t>D</w:t>
                    </w:r>
                    <w:r w:rsidRPr="00AE7477">
                      <w:rPr>
                        <w:color w:val="0000FF"/>
                        <w:lang w:eastAsia="en-US"/>
                      </w:rPr>
                      <w:t>0%</w:t>
                    </w:r>
                  </w:hyperlink>
                </w:p>
              </w:tc>
            </w:tr>
            <w:tr w:rsidR="004015A7" w:rsidRPr="004C652A" w:rsidTr="006940B0">
              <w:trPr>
                <w:trHeight w:hRule="exact" w:val="278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015A7" w:rsidRPr="00AE7477" w:rsidRDefault="004015A7" w:rsidP="006940B0">
                  <w:pPr>
                    <w:pStyle w:val="a0"/>
                    <w:rPr>
                      <w:lang w:val="en-US"/>
                    </w:rPr>
                  </w:pPr>
                  <w:hyperlink r:id="rId23" w:history="1">
                    <w:r>
                      <w:rPr>
                        <w:color w:val="0000FF"/>
                        <w:lang w:val="en-US" w:eastAsia="en-US"/>
                      </w:rPr>
                      <w:t>B5%D0%BD%D0%B5%D1%80%D0%BD%D0%B0%D1%8F+%D0%B3%D1</w:t>
                    </w:r>
                  </w:hyperlink>
                </w:p>
              </w:tc>
            </w:tr>
            <w:tr w:rsidR="004015A7" w:rsidRPr="004C652A" w:rsidTr="006940B0">
              <w:trPr>
                <w:trHeight w:hRule="exact" w:val="274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015A7" w:rsidRPr="00AE7477" w:rsidRDefault="004015A7" w:rsidP="006940B0">
                  <w:pPr>
                    <w:pStyle w:val="a0"/>
                    <w:rPr>
                      <w:lang w:val="en-US"/>
                    </w:rPr>
                  </w:pPr>
                  <w:hyperlink r:id="rId24" w:history="1">
                    <w:r>
                      <w:rPr>
                        <w:color w:val="0000FF"/>
                        <w:lang w:val="en-US" w:eastAsia="en-US"/>
                      </w:rPr>
                      <w:t>%80%D0%B0%D1%84%D0%B8%D0%BA%D0%B0</w:t>
                    </w:r>
                  </w:hyperlink>
                </w:p>
              </w:tc>
            </w:tr>
            <w:tr w:rsidR="004015A7" w:rsidRPr="004C652A" w:rsidTr="006940B0">
              <w:trPr>
                <w:trHeight w:hRule="exact" w:val="830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015A7" w:rsidRDefault="004015A7" w:rsidP="006940B0">
                  <w:pPr>
                    <w:pStyle w:val="a0"/>
                  </w:pPr>
                  <w:r w:rsidRPr="004C652A">
                    <w:rPr>
                      <w:lang w:val="en-US" w:eastAsia="en-US"/>
                    </w:rPr>
                    <w:t xml:space="preserve"> </w:t>
                  </w:r>
                  <w:r>
                    <w:t>Публичная библиотека. Электронные книжные полки Вадима Ершова и К. Режим доступа:</w:t>
                  </w:r>
                </w:p>
                <w:p w:rsidR="004015A7" w:rsidRPr="00AE7477" w:rsidRDefault="004015A7" w:rsidP="006940B0">
                  <w:pPr>
                    <w:pStyle w:val="a0"/>
                    <w:rPr>
                      <w:lang w:val="en-US"/>
                    </w:rPr>
                  </w:pPr>
                  <w:hyperlink r:id="rId25" w:history="1">
                    <w:r>
                      <w:rPr>
                        <w:color w:val="0000FF"/>
                        <w:u w:val="single"/>
                        <w:lang w:val="en-US" w:eastAsia="en-US"/>
                      </w:rPr>
                      <w:t>http://publ.lib.ru/ARCHIVES/ CLASSES/TEH ENE/ Teh ene.html</w:t>
                    </w:r>
                  </w:hyperlink>
                </w:p>
              </w:tc>
            </w:tr>
            <w:tr w:rsidR="004015A7" w:rsidTr="006940B0">
              <w:trPr>
                <w:trHeight w:hRule="exact" w:val="2530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15A7" w:rsidRDefault="004015A7" w:rsidP="006940B0">
                  <w:pPr>
                    <w:pStyle w:val="a0"/>
                  </w:pPr>
                  <w:r w:rsidRPr="004C652A">
                    <w:rPr>
                      <w:lang w:val="en-US" w:eastAsia="en-US"/>
                    </w:rPr>
                    <w:t xml:space="preserve"> </w:t>
                  </w:r>
                  <w:r>
                    <w:t xml:space="preserve">Библиотека электромонтера. Электронный ресурс. Форма доступа: </w:t>
                  </w:r>
                  <w:hyperlink r:id="rId26" w:history="1">
                    <w:r>
                      <w:rPr>
                        <w:color w:val="0000FF"/>
                        <w:u w:val="single"/>
                        <w:lang w:val="en-US" w:eastAsia="en-US"/>
                      </w:rPr>
                      <w:t>http</w:t>
                    </w:r>
                    <w:r w:rsidRPr="00AE7477">
                      <w:rPr>
                        <w:color w:val="0000FF"/>
                        <w:u w:val="single"/>
                        <w:lang w:eastAsia="en-US"/>
                      </w:rPr>
                      <w:t>://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elektroinf</w:t>
                    </w:r>
                    <w:r w:rsidRPr="00AE7477">
                      <w:rPr>
                        <w:color w:val="0000FF"/>
                        <w:u w:val="single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narod</w:t>
                    </w:r>
                    <w:r w:rsidRPr="00AE7477">
                      <w:rPr>
                        <w:color w:val="0000FF"/>
                        <w:u w:val="single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ru</w:t>
                    </w:r>
                  </w:hyperlink>
                </w:p>
                <w:p w:rsidR="004015A7" w:rsidRDefault="004015A7" w:rsidP="006940B0">
                  <w:pPr>
                    <w:pStyle w:val="a0"/>
                    <w:spacing w:line="257" w:lineRule="auto"/>
                  </w:pPr>
                  <w:r w:rsidRPr="00AE7477">
                    <w:rPr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t xml:space="preserve">Справочник электромонтера. Электронный ресурс. Форма доступа: </w:t>
                  </w:r>
                  <w:r>
                    <w:rPr>
                      <w:lang w:val="en-US" w:eastAsia="en-US"/>
                    </w:rPr>
                    <w:t>http</w:t>
                  </w:r>
                  <w:r w:rsidRPr="00AE7477">
                    <w:rPr>
                      <w:lang w:eastAsia="en-US"/>
                    </w:rPr>
                    <w:t>://</w:t>
                  </w:r>
                  <w:r>
                    <w:rPr>
                      <w:lang w:val="en-US" w:eastAsia="en-US"/>
                    </w:rPr>
                    <w:t>www</w:t>
                  </w:r>
                  <w:r w:rsidRPr="00AE7477">
                    <w:rPr>
                      <w:lang w:eastAsia="en-US"/>
                    </w:rPr>
                    <w:t xml:space="preserve">. </w:t>
                  </w:r>
                  <w:r>
                    <w:rPr>
                      <w:lang w:val="en-US" w:eastAsia="en-US"/>
                    </w:rPr>
                    <w:t>electromonter</w:t>
                  </w:r>
                  <w:r w:rsidRPr="00AE7477">
                    <w:rPr>
                      <w:lang w:eastAsia="en-US"/>
                    </w:rPr>
                    <w:t>.</w:t>
                  </w:r>
                  <w:r>
                    <w:rPr>
                      <w:lang w:val="en-US" w:eastAsia="en-US"/>
                    </w:rPr>
                    <w:t>info</w:t>
                  </w:r>
                  <w:r w:rsidRPr="00AE7477">
                    <w:rPr>
                      <w:lang w:eastAsia="en-US"/>
                    </w:rPr>
                    <w:t>/</w:t>
                  </w:r>
                </w:p>
                <w:p w:rsidR="004015A7" w:rsidRDefault="004015A7" w:rsidP="006940B0">
                  <w:pPr>
                    <w:pStyle w:val="a0"/>
                  </w:pPr>
                  <w:r w:rsidRPr="00AE7477">
                    <w:rPr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t>Электронная электротехническая библиотека. Электронный ресурс. Форма доступа:</w:t>
                  </w:r>
                  <w:hyperlink r:id="rId27" w:history="1">
                    <w:r>
                      <w:t xml:space="preserve"> 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http://www. electrolibrary.info/</w:t>
                    </w:r>
                  </w:hyperlink>
                </w:p>
              </w:tc>
            </w:tr>
          </w:tbl>
          <w:p w:rsidR="004015A7" w:rsidRDefault="004015A7">
            <w:pPr>
              <w:pStyle w:val="a0"/>
              <w:ind w:left="140"/>
            </w:pPr>
          </w:p>
        </w:tc>
      </w:tr>
      <w:tr w:rsidR="004015A7" w:rsidTr="004C652A">
        <w:trPr>
          <w:trHeight w:hRule="exact" w:val="7186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015A7" w:rsidRDefault="004015A7" w:rsidP="003F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3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 xml:space="preserve"> </w:t>
            </w:r>
            <w:r w:rsidRPr="004C652A">
              <w:rPr>
                <w:rFonts w:ascii="Times New Roman" w:hAnsi="Times New Roman" w:cs="Times New Roman"/>
                <w:caps/>
              </w:rPr>
              <w:t>ПМ03</w:t>
            </w:r>
            <w:r>
              <w:rPr>
                <w:rFonts w:ascii="Times New Roman" w:hAnsi="Times New Roman" w:cs="Times New Roman"/>
                <w:caps/>
              </w:rPr>
              <w:t xml:space="preserve">   КОНТРОЛЬ И УПРАВЛЕНИЕ ТЕХНОЛОГИЧЕСКИМИ ПРОЦЕССАМИ </w:t>
            </w:r>
          </w:p>
          <w:p w:rsidR="004015A7" w:rsidRDefault="004015A7" w:rsidP="004C6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3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4C652A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МДК 03.01</w:t>
            </w:r>
          </w:p>
          <w:p w:rsidR="004015A7" w:rsidRDefault="004015A7" w:rsidP="003F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3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АВТОатичекие системы управления в электроэнергосисте мах</w:t>
            </w:r>
          </w:p>
          <w:p w:rsidR="004015A7" w:rsidRDefault="004015A7" w:rsidP="004C6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3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4C652A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мдк 03. 02</w:t>
            </w:r>
          </w:p>
          <w:p w:rsidR="004015A7" w:rsidRPr="005C7838" w:rsidRDefault="004015A7" w:rsidP="003F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3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 учет и реализация электроэнергии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8146"/>
            </w:tblGrid>
            <w:tr w:rsidR="004015A7" w:rsidTr="00BD2FC5">
              <w:trPr>
                <w:trHeight w:hRule="exact" w:val="1330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015A7" w:rsidRDefault="004015A7" w:rsidP="00BD2FC5">
                  <w:pPr>
                    <w:pStyle w:val="a0"/>
                  </w:pPr>
                  <w:r w:rsidRPr="005C7838">
                    <w:rPr>
                      <w:b/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t>Электронная библиотека Санкт-Петербургского государственного политехнического университета Режим доступа:</w:t>
                  </w:r>
                </w:p>
                <w:p w:rsidR="004015A7" w:rsidRDefault="004015A7" w:rsidP="00BD2FC5">
                  <w:pPr>
                    <w:pStyle w:val="a0"/>
                  </w:pPr>
                  <w:hyperlink r:id="rId28" w:history="1">
                    <w:r>
                      <w:rPr>
                        <w:color w:val="0000FF"/>
                        <w:lang w:val="en-US" w:eastAsia="en-US"/>
                      </w:rPr>
                      <w:t>https</w:t>
                    </w:r>
                    <w:r w:rsidRPr="005C7838">
                      <w:rPr>
                        <w:color w:val="0000FF"/>
                        <w:lang w:eastAsia="en-US"/>
                      </w:rPr>
                      <w:t>://</w:t>
                    </w:r>
                    <w:r>
                      <w:rPr>
                        <w:color w:val="0000FF"/>
                        <w:lang w:val="en-US" w:eastAsia="en-US"/>
                      </w:rPr>
                      <w:t>elib</w:t>
                    </w:r>
                    <w:r w:rsidRPr="005C7838">
                      <w:rPr>
                        <w:color w:val="0000FF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lang w:val="en-US" w:eastAsia="en-US"/>
                      </w:rPr>
                      <w:t>spbstu</w:t>
                    </w:r>
                    <w:r w:rsidRPr="005C7838">
                      <w:rPr>
                        <w:color w:val="0000FF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lang w:val="en-US" w:eastAsia="en-US"/>
                      </w:rPr>
                      <w:t>ru</w:t>
                    </w:r>
                    <w:r w:rsidRPr="005C7838">
                      <w:rPr>
                        <w:color w:val="0000FF"/>
                        <w:lang w:eastAsia="en-US"/>
                      </w:rPr>
                      <w:t>/</w:t>
                    </w:r>
                    <w:r>
                      <w:rPr>
                        <w:color w:val="0000FF"/>
                        <w:lang w:val="en-US" w:eastAsia="en-US"/>
                      </w:rPr>
                      <w:t>search</w:t>
                    </w:r>
                    <w:r w:rsidRPr="005C7838">
                      <w:rPr>
                        <w:color w:val="0000FF"/>
                        <w:lang w:eastAsia="en-US"/>
                      </w:rPr>
                      <w:t>/</w:t>
                    </w:r>
                    <w:r>
                      <w:rPr>
                        <w:color w:val="0000FF"/>
                        <w:lang w:val="en-US" w:eastAsia="en-US"/>
                      </w:rPr>
                      <w:t>result</w:t>
                    </w:r>
                    <w:r w:rsidRPr="005C7838">
                      <w:rPr>
                        <w:color w:val="0000FF"/>
                        <w:lang w:eastAsia="en-US"/>
                      </w:rPr>
                      <w:t>?</w:t>
                    </w:r>
                    <w:r>
                      <w:rPr>
                        <w:color w:val="0000FF"/>
                        <w:lang w:val="en-US" w:eastAsia="en-US"/>
                      </w:rPr>
                      <w:t>c</w:t>
                    </w:r>
                    <w:r w:rsidRPr="005C7838">
                      <w:rPr>
                        <w:color w:val="0000FF"/>
                        <w:lang w:eastAsia="en-US"/>
                      </w:rPr>
                      <w:t>=1&amp;</w:t>
                    </w:r>
                    <w:r>
                      <w:rPr>
                        <w:color w:val="0000FF"/>
                        <w:lang w:val="en-US" w:eastAsia="en-US"/>
                      </w:rPr>
                      <w:t>q</w:t>
                    </w:r>
                    <w:r w:rsidRPr="005C7838">
                      <w:rPr>
                        <w:color w:val="0000FF"/>
                        <w:lang w:eastAsia="en-US"/>
                      </w:rPr>
                      <w:t>=%</w:t>
                    </w:r>
                    <w:r>
                      <w:rPr>
                        <w:color w:val="0000FF"/>
                        <w:lang w:val="en-US" w:eastAsia="en-US"/>
                      </w:rPr>
                      <w:t>D</w:t>
                    </w:r>
                    <w:r w:rsidRPr="005C7838">
                      <w:rPr>
                        <w:color w:val="0000FF"/>
                        <w:lang w:eastAsia="en-US"/>
                      </w:rPr>
                      <w:t>0%</w:t>
                    </w:r>
                    <w:r>
                      <w:rPr>
                        <w:color w:val="0000FF"/>
                        <w:lang w:val="en-US" w:eastAsia="en-US"/>
                      </w:rPr>
                      <w:t>B</w:t>
                    </w:r>
                    <w:r w:rsidRPr="005C7838">
                      <w:rPr>
                        <w:color w:val="0000FF"/>
                        <w:lang w:eastAsia="en-US"/>
                      </w:rPr>
                      <w:t>8%</w:t>
                    </w:r>
                    <w:r>
                      <w:rPr>
                        <w:color w:val="0000FF"/>
                        <w:lang w:val="en-US" w:eastAsia="en-US"/>
                      </w:rPr>
                      <w:t>D</w:t>
                    </w:r>
                    <w:r w:rsidRPr="005C7838">
                      <w:rPr>
                        <w:color w:val="0000FF"/>
                        <w:lang w:eastAsia="en-US"/>
                      </w:rPr>
                      <w:t>0%</w:t>
                    </w:r>
                    <w:r>
                      <w:rPr>
                        <w:color w:val="0000FF"/>
                        <w:lang w:val="en-US" w:eastAsia="en-US"/>
                      </w:rPr>
                      <w:t>BD</w:t>
                    </w:r>
                    <w:r w:rsidRPr="005C7838">
                      <w:rPr>
                        <w:color w:val="0000FF"/>
                        <w:lang w:eastAsia="en-US"/>
                      </w:rPr>
                      <w:t>%</w:t>
                    </w:r>
                    <w:r>
                      <w:rPr>
                        <w:color w:val="0000FF"/>
                        <w:lang w:val="en-US" w:eastAsia="en-US"/>
                      </w:rPr>
                      <w:t>D</w:t>
                    </w:r>
                    <w:r w:rsidRPr="005C7838">
                      <w:rPr>
                        <w:color w:val="0000FF"/>
                        <w:lang w:eastAsia="en-US"/>
                      </w:rPr>
                      <w:t>0%</w:t>
                    </w:r>
                    <w:r>
                      <w:rPr>
                        <w:color w:val="0000FF"/>
                        <w:lang w:val="en-US" w:eastAsia="en-US"/>
                      </w:rPr>
                      <w:t>B</w:t>
                    </w:r>
                    <w:r w:rsidRPr="005C7838">
                      <w:rPr>
                        <w:color w:val="0000FF"/>
                        <w:lang w:eastAsia="en-US"/>
                      </w:rPr>
                      <w:t>6%</w:t>
                    </w:r>
                    <w:r>
                      <w:rPr>
                        <w:color w:val="0000FF"/>
                        <w:lang w:val="en-US" w:eastAsia="en-US"/>
                      </w:rPr>
                      <w:t>D</w:t>
                    </w:r>
                    <w:r w:rsidRPr="005C7838">
                      <w:rPr>
                        <w:color w:val="0000FF"/>
                        <w:lang w:eastAsia="en-US"/>
                      </w:rPr>
                      <w:t>0%</w:t>
                    </w:r>
                  </w:hyperlink>
                </w:p>
              </w:tc>
            </w:tr>
            <w:tr w:rsidR="004015A7" w:rsidRPr="004C652A" w:rsidTr="00BD2FC5">
              <w:trPr>
                <w:trHeight w:hRule="exact" w:val="274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015A7" w:rsidRPr="005C7838" w:rsidRDefault="004015A7" w:rsidP="00BD2FC5">
                  <w:pPr>
                    <w:pStyle w:val="a0"/>
                    <w:rPr>
                      <w:lang w:val="en-US"/>
                    </w:rPr>
                  </w:pPr>
                  <w:hyperlink r:id="rId29" w:history="1">
                    <w:r>
                      <w:rPr>
                        <w:color w:val="0000FF"/>
                        <w:lang w:val="en-US" w:eastAsia="en-US"/>
                      </w:rPr>
                      <w:t>B5%D0%BD%D0%B5%D1%80%D0%BD%D0%B0%D1%8F+%D0%B3%D1</w:t>
                    </w:r>
                  </w:hyperlink>
                </w:p>
              </w:tc>
            </w:tr>
            <w:tr w:rsidR="004015A7" w:rsidRPr="004C652A" w:rsidTr="00BD2FC5">
              <w:trPr>
                <w:trHeight w:hRule="exact" w:val="278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015A7" w:rsidRPr="005C7838" w:rsidRDefault="004015A7" w:rsidP="00BD2FC5">
                  <w:pPr>
                    <w:pStyle w:val="a0"/>
                    <w:rPr>
                      <w:lang w:val="en-US"/>
                    </w:rPr>
                  </w:pPr>
                  <w:hyperlink r:id="rId30" w:history="1">
                    <w:r>
                      <w:rPr>
                        <w:color w:val="0000FF"/>
                        <w:lang w:val="en-US" w:eastAsia="en-US"/>
                      </w:rPr>
                      <w:t>%80%D0%B0%D1%84%D0%B8%D0%BA%D0%B0</w:t>
                    </w:r>
                  </w:hyperlink>
                </w:p>
              </w:tc>
            </w:tr>
            <w:tr w:rsidR="004015A7" w:rsidRPr="004C652A" w:rsidTr="00BD2FC5">
              <w:trPr>
                <w:trHeight w:hRule="exact" w:val="826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4015A7" w:rsidRDefault="004015A7" w:rsidP="00BD2FC5">
                  <w:pPr>
                    <w:pStyle w:val="a0"/>
                  </w:pPr>
                  <w:r w:rsidRPr="004C652A">
                    <w:rPr>
                      <w:b/>
                      <w:bCs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>
                    <w:t>Публичная библиотека. Электронные книжные полки Вадима Ершова и К. Режим доступа:</w:t>
                  </w:r>
                </w:p>
                <w:p w:rsidR="004015A7" w:rsidRPr="005C7838" w:rsidRDefault="004015A7" w:rsidP="00BD2FC5">
                  <w:pPr>
                    <w:pStyle w:val="a0"/>
                    <w:rPr>
                      <w:lang w:val="en-US"/>
                    </w:rPr>
                  </w:pPr>
                  <w:hyperlink r:id="rId31" w:history="1">
                    <w:r>
                      <w:rPr>
                        <w:color w:val="0000FF"/>
                        <w:u w:val="single"/>
                        <w:lang w:val="en-US" w:eastAsia="en-US"/>
                      </w:rPr>
                      <w:t>http://publ.lib.ru/ARCHIVES/ CLASSES/TEH ENE/ Teh ene.html</w:t>
                    </w:r>
                  </w:hyperlink>
                </w:p>
              </w:tc>
            </w:tr>
            <w:tr w:rsidR="004015A7" w:rsidTr="00BD2FC5">
              <w:trPr>
                <w:trHeight w:hRule="exact" w:val="1445"/>
                <w:jc w:val="center"/>
              </w:trPr>
              <w:tc>
                <w:tcPr>
                  <w:tcW w:w="81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4015A7" w:rsidRDefault="004015A7" w:rsidP="00BD2FC5">
                  <w:pPr>
                    <w:pStyle w:val="a0"/>
                  </w:pPr>
                  <w:r w:rsidRPr="004C652A">
                    <w:rPr>
                      <w:rFonts w:ascii="Arial" w:hAnsi="Arial" w:cs="Arial"/>
                      <w:color w:val="0000FF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>
                    <w:t>Журнал "ТехНАДЗОР".- Режим доступа:</w:t>
                  </w:r>
                  <w:hyperlink r:id="rId32" w:history="1">
                    <w:r>
                      <w:t xml:space="preserve"> 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http</w:t>
                    </w:r>
                    <w:r w:rsidRPr="005C7838">
                      <w:rPr>
                        <w:color w:val="0000FF"/>
                        <w:u w:val="single"/>
                        <w:lang w:eastAsia="en-US"/>
                      </w:rPr>
                      <w:t>://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www</w:t>
                    </w:r>
                    <w:r w:rsidRPr="005C7838">
                      <w:rPr>
                        <w:color w:val="0000FF"/>
                        <w:u w:val="single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tnadzor</w:t>
                    </w:r>
                    <w:r w:rsidRPr="005C7838">
                      <w:rPr>
                        <w:color w:val="0000FF"/>
                        <w:u w:val="single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ru</w:t>
                    </w:r>
                  </w:hyperlink>
                </w:p>
                <w:p w:rsidR="004015A7" w:rsidRDefault="004015A7" w:rsidP="00BD2FC5">
                  <w:pPr>
                    <w:pStyle w:val="a0"/>
                  </w:pPr>
                  <w:r w:rsidRPr="005C7838">
                    <w:rPr>
                      <w:rFonts w:ascii="Arial" w:hAnsi="Arial" w:cs="Arial"/>
                      <w:color w:val="0000FF"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t>Журнал "Новости теплоснабжения"</w:t>
                  </w:r>
                  <w:hyperlink r:id="rId33" w:history="1">
                    <w:r>
                      <w:t xml:space="preserve"> 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https</w:t>
                    </w:r>
                    <w:r w:rsidRPr="005C7838">
                      <w:rPr>
                        <w:color w:val="0000FF"/>
                        <w:u w:val="single"/>
                        <w:lang w:eastAsia="en-US"/>
                      </w:rPr>
                      <w:t>://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www</w:t>
                    </w:r>
                    <w:r w:rsidRPr="005C7838">
                      <w:rPr>
                        <w:color w:val="0000FF"/>
                        <w:u w:val="single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rosteplo</w:t>
                    </w:r>
                    <w:r w:rsidRPr="005C7838">
                      <w:rPr>
                        <w:color w:val="0000FF"/>
                        <w:u w:val="single"/>
                        <w:lang w:eastAsia="en-US"/>
                      </w:rPr>
                      <w:t>.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ru</w:t>
                    </w:r>
                    <w:r w:rsidRPr="005C7838">
                      <w:rPr>
                        <w:color w:val="0000FF"/>
                        <w:u w:val="single"/>
                        <w:lang w:eastAsia="en-US"/>
                      </w:rPr>
                      <w:t>/</w:t>
                    </w:r>
                    <w:r>
                      <w:rPr>
                        <w:color w:val="0000FF"/>
                        <w:u w:val="single"/>
                        <w:lang w:val="en-US" w:eastAsia="en-US"/>
                      </w:rPr>
                      <w:t>nt</w:t>
                    </w:r>
                  </w:hyperlink>
                </w:p>
              </w:tc>
            </w:tr>
          </w:tbl>
          <w:p w:rsidR="004015A7" w:rsidRPr="005C7838" w:rsidRDefault="004015A7" w:rsidP="006940B0">
            <w:pPr>
              <w:pStyle w:val="a0"/>
              <w:rPr>
                <w:bCs/>
                <w:iCs/>
                <w:lang w:eastAsia="en-US"/>
              </w:rPr>
            </w:pPr>
          </w:p>
        </w:tc>
      </w:tr>
      <w:tr w:rsidR="004015A7" w:rsidRPr="004C652A" w:rsidTr="004C652A">
        <w:trPr>
          <w:trHeight w:hRule="exact" w:val="5490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015A7" w:rsidRPr="00BA3531" w:rsidRDefault="004015A7" w:rsidP="003F3443">
            <w:pPr>
              <w:pStyle w:val="List2"/>
              <w:widowControl w:val="0"/>
              <w:suppressAutoHyphens/>
              <w:ind w:left="0" w:firstLine="0"/>
              <w:rPr>
                <w:caps/>
                <w:sz w:val="20"/>
                <w:szCs w:val="20"/>
              </w:rPr>
            </w:pPr>
            <w:r>
              <w:rPr>
                <w:color w:val="000000"/>
              </w:rPr>
              <w:t xml:space="preserve">ПМ.04 </w:t>
            </w:r>
            <w:r w:rsidRPr="00BA3531">
              <w:rPr>
                <w:caps/>
                <w:sz w:val="20"/>
                <w:szCs w:val="20"/>
              </w:rPr>
              <w:t>Диагностика состояния  электрооборудования электрических станций, сетей и систем</w:t>
            </w:r>
          </w:p>
          <w:p w:rsidR="004015A7" w:rsidRPr="004415ED" w:rsidRDefault="004015A7" w:rsidP="00BA3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4015A7" w:rsidRDefault="004015A7">
            <w:pPr>
              <w:pStyle w:val="a0"/>
              <w:jc w:val="center"/>
            </w:pPr>
            <w:r>
              <w:t>МДК.04.01</w:t>
            </w:r>
          </w:p>
          <w:p w:rsidR="004015A7" w:rsidRDefault="004015A7" w:rsidP="00BA3531">
            <w:pPr>
              <w:pStyle w:val="a0"/>
              <w:jc w:val="center"/>
            </w:pPr>
            <w:r w:rsidRPr="006F65B6">
              <w:rPr>
                <w:sz w:val="20"/>
                <w:szCs w:val="20"/>
              </w:rPr>
              <w:t>Техническая диагностика и ремонт электрооборудования</w:t>
            </w:r>
            <w:r>
              <w:t xml:space="preserve"> 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5A7" w:rsidRDefault="004015A7">
            <w:pPr>
              <w:pStyle w:val="a0"/>
            </w:pPr>
            <w:r>
              <w:t>Библиотека электромонтера. Режим доступа:</w:t>
            </w:r>
            <w:hyperlink r:id="rId34" w:history="1">
              <w:r>
                <w:t xml:space="preserve"> </w:t>
              </w:r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BA3531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www</w:t>
              </w:r>
              <w:r w:rsidRPr="00BA3531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biblem</w:t>
              </w:r>
              <w:r w:rsidRPr="00BA3531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  <w:r w:rsidRPr="00BA3531">
                <w:rPr>
                  <w:color w:val="0000FF"/>
                  <w:u w:val="single"/>
                  <w:lang w:eastAsia="en-US"/>
                </w:rPr>
                <w:t>/</w:t>
              </w:r>
            </w:hyperlink>
          </w:p>
          <w:p w:rsidR="004015A7" w:rsidRDefault="004015A7" w:rsidP="00962CD9">
            <w:pPr>
              <w:pStyle w:val="a0"/>
            </w:pPr>
            <w:r w:rsidRPr="00BA3531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t>Электронная библиотека Санкт-Петербургского государственного политехнического университета Режим доступа:</w:t>
            </w:r>
          </w:p>
          <w:p w:rsidR="004015A7" w:rsidRPr="00BA3531" w:rsidRDefault="004015A7">
            <w:pPr>
              <w:pStyle w:val="a0"/>
              <w:ind w:firstLine="140"/>
              <w:rPr>
                <w:lang w:val="en-US"/>
              </w:rPr>
            </w:pPr>
            <w:hyperlink r:id="rId35" w:history="1">
              <w:r>
                <w:rPr>
                  <w:color w:val="0000FF"/>
                  <w:lang w:val="en-US" w:eastAsia="en-US"/>
                </w:rPr>
                <w:t>https://elib.spbstu.ru/search/result?c=1&amp;q=%D0%B8%D0%BD%D0%B6%D0%</w:t>
              </w:r>
            </w:hyperlink>
            <w:r>
              <w:rPr>
                <w:color w:val="0000FF"/>
                <w:lang w:val="en-US" w:eastAsia="en-US"/>
              </w:rPr>
              <w:t xml:space="preserve"> </w:t>
            </w:r>
            <w:hyperlink r:id="rId36" w:history="1">
              <w:r>
                <w:rPr>
                  <w:color w:val="0000FF"/>
                  <w:lang w:val="en-US" w:eastAsia="en-US"/>
                </w:rPr>
                <w:t>B5%D0%BD%D0%B5%D1%80%D0%BD%D0%B0%D1%8F+%D0%B3%D1</w:t>
              </w:r>
            </w:hyperlink>
            <w:r>
              <w:rPr>
                <w:color w:val="0000FF"/>
                <w:lang w:val="en-US" w:eastAsia="en-US"/>
              </w:rPr>
              <w:t xml:space="preserve"> </w:t>
            </w:r>
            <w:hyperlink r:id="rId37" w:history="1">
              <w:r>
                <w:rPr>
                  <w:color w:val="0000FF"/>
                  <w:u w:val="single"/>
                  <w:lang w:val="en-US" w:eastAsia="en-US"/>
                </w:rPr>
                <w:t>%80%D0%B0%D1%84%D0%B8%D0%BA%D0%B0</w:t>
              </w:r>
            </w:hyperlink>
          </w:p>
          <w:p w:rsidR="004015A7" w:rsidRDefault="004015A7">
            <w:pPr>
              <w:pStyle w:val="a0"/>
              <w:ind w:firstLine="140"/>
            </w:pPr>
            <w:r w:rsidRPr="0078430C">
              <w:rPr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>
              <w:t>Публичная библиотека. Электронные книжные полки Вадима Ершова и К. Режим доступа:</w:t>
            </w:r>
          </w:p>
          <w:p w:rsidR="004015A7" w:rsidRDefault="004015A7">
            <w:pPr>
              <w:pStyle w:val="a0"/>
            </w:pPr>
            <w:hyperlink r:id="rId38" w:history="1"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BA3531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publ</w:t>
              </w:r>
              <w:r w:rsidRPr="00BA3531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lib</w:t>
              </w:r>
              <w:r w:rsidRPr="00BA3531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  <w:r w:rsidRPr="00BA3531">
                <w:rPr>
                  <w:color w:val="0000FF"/>
                  <w:u w:val="single"/>
                  <w:lang w:eastAsia="en-US"/>
                </w:rPr>
                <w:t>/</w:t>
              </w:r>
              <w:r>
                <w:rPr>
                  <w:color w:val="0000FF"/>
                  <w:u w:val="single"/>
                  <w:lang w:val="en-US" w:eastAsia="en-US"/>
                </w:rPr>
                <w:t>ARCHIVES</w:t>
              </w:r>
              <w:r w:rsidRPr="00BA3531">
                <w:rPr>
                  <w:color w:val="0000FF"/>
                  <w:u w:val="single"/>
                  <w:lang w:eastAsia="en-US"/>
                </w:rPr>
                <w:t>/_</w:t>
              </w:r>
              <w:r>
                <w:rPr>
                  <w:color w:val="0000FF"/>
                  <w:u w:val="single"/>
                  <w:lang w:val="en-US" w:eastAsia="en-US"/>
                </w:rPr>
                <w:t>CLASSES</w:t>
              </w:r>
              <w:r w:rsidRPr="00BA3531">
                <w:rPr>
                  <w:color w:val="0000FF"/>
                  <w:u w:val="single"/>
                  <w:lang w:eastAsia="en-US"/>
                </w:rPr>
                <w:t>/</w:t>
              </w:r>
              <w:r>
                <w:rPr>
                  <w:color w:val="0000FF"/>
                  <w:u w:val="single"/>
                  <w:lang w:val="en-US" w:eastAsia="en-US"/>
                </w:rPr>
                <w:t>TEH</w:t>
              </w:r>
              <w:r w:rsidRPr="00BA3531">
                <w:rPr>
                  <w:color w:val="0000FF"/>
                  <w:u w:val="single"/>
                  <w:lang w:eastAsia="en-US"/>
                </w:rPr>
                <w:t>_</w:t>
              </w:r>
              <w:r>
                <w:rPr>
                  <w:color w:val="0000FF"/>
                  <w:u w:val="single"/>
                  <w:lang w:val="en-US" w:eastAsia="en-US"/>
                </w:rPr>
                <w:t>ENE</w:t>
              </w:r>
              <w:r w:rsidRPr="00BA3531">
                <w:rPr>
                  <w:color w:val="0000FF"/>
                  <w:u w:val="single"/>
                  <w:lang w:eastAsia="en-US"/>
                </w:rPr>
                <w:t>/_</w:t>
              </w:r>
              <w:r>
                <w:rPr>
                  <w:color w:val="0000FF"/>
                  <w:u w:val="single"/>
                  <w:lang w:val="en-US" w:eastAsia="en-US"/>
                </w:rPr>
                <w:t>Teh</w:t>
              </w:r>
              <w:r w:rsidRPr="00BA3531">
                <w:rPr>
                  <w:color w:val="0000FF"/>
                  <w:u w:val="single"/>
                  <w:lang w:eastAsia="en-US"/>
                </w:rPr>
                <w:t>_</w:t>
              </w:r>
              <w:r>
                <w:rPr>
                  <w:color w:val="0000FF"/>
                  <w:u w:val="single"/>
                  <w:lang w:val="en-US" w:eastAsia="en-US"/>
                </w:rPr>
                <w:t>ene</w:t>
              </w:r>
              <w:r w:rsidRPr="00BA3531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html</w:t>
              </w:r>
            </w:hyperlink>
          </w:p>
          <w:p w:rsidR="004015A7" w:rsidRDefault="004015A7" w:rsidP="00962CD9">
            <w:pPr>
              <w:pStyle w:val="a0"/>
            </w:pPr>
            <w:r w:rsidRPr="00BA3531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t xml:space="preserve">Библиотека электромонтера. Электронный ресурс. Форма доступа: </w:t>
            </w:r>
            <w:hyperlink r:id="rId39" w:history="1"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BA3531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elektroinf</w:t>
              </w:r>
              <w:r w:rsidRPr="00BA3531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narod</w:t>
              </w:r>
              <w:r w:rsidRPr="00BA3531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  <w:p w:rsidR="004015A7" w:rsidRDefault="004015A7">
            <w:pPr>
              <w:pStyle w:val="a0"/>
              <w:ind w:firstLine="140"/>
            </w:pPr>
            <w:r w:rsidRPr="00BA3531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t xml:space="preserve">Справочник электромонтера. Электронный ресурс. Форма доступа: </w:t>
            </w:r>
            <w:r>
              <w:rPr>
                <w:lang w:val="en-US" w:eastAsia="en-US"/>
              </w:rPr>
              <w:t>http</w:t>
            </w:r>
            <w:r w:rsidRPr="00BA3531">
              <w:rPr>
                <w:lang w:eastAsia="en-US"/>
              </w:rPr>
              <w:t>://</w:t>
            </w:r>
            <w:r>
              <w:rPr>
                <w:lang w:val="en-US" w:eastAsia="en-US"/>
              </w:rPr>
              <w:t>www</w:t>
            </w:r>
            <w:r w:rsidRPr="00BA3531">
              <w:rPr>
                <w:lang w:eastAsia="en-US"/>
              </w:rPr>
              <w:t xml:space="preserve">. </w:t>
            </w:r>
            <w:r>
              <w:rPr>
                <w:lang w:val="en-US" w:eastAsia="en-US"/>
              </w:rPr>
              <w:t>electromonter</w:t>
            </w:r>
            <w:r w:rsidRPr="00BA3531">
              <w:rPr>
                <w:lang w:eastAsia="en-US"/>
              </w:rPr>
              <w:t>.</w:t>
            </w:r>
            <w:r>
              <w:rPr>
                <w:lang w:val="en-US" w:eastAsia="en-US"/>
              </w:rPr>
              <w:t>info</w:t>
            </w:r>
            <w:r w:rsidRPr="00BA3531">
              <w:rPr>
                <w:lang w:eastAsia="en-US"/>
              </w:rPr>
              <w:t>/</w:t>
            </w:r>
          </w:p>
          <w:p w:rsidR="004015A7" w:rsidRPr="0078430C" w:rsidRDefault="004015A7">
            <w:pPr>
              <w:pStyle w:val="a0"/>
              <w:ind w:firstLine="140"/>
            </w:pPr>
            <w:r>
              <w:t>Электронная электротехническая библиотека. Электронный ресурс. Форма</w:t>
            </w:r>
            <w:r w:rsidRPr="0078430C">
              <w:t xml:space="preserve"> </w:t>
            </w:r>
            <w:r>
              <w:t>доступа</w:t>
            </w:r>
            <w:r w:rsidRPr="0078430C">
              <w:t>:</w:t>
            </w:r>
            <w:hyperlink r:id="rId40" w:history="1">
              <w:r w:rsidRPr="0078430C">
                <w:t xml:space="preserve"> </w:t>
              </w:r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78430C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www</w:t>
              </w:r>
              <w:r w:rsidRPr="0078430C">
                <w:rPr>
                  <w:color w:val="0000FF"/>
                  <w:u w:val="single"/>
                  <w:lang w:eastAsia="en-US"/>
                </w:rPr>
                <w:t xml:space="preserve">. </w:t>
              </w:r>
              <w:r>
                <w:rPr>
                  <w:color w:val="0000FF"/>
                  <w:u w:val="single"/>
                  <w:lang w:val="en-US" w:eastAsia="en-US"/>
                </w:rPr>
                <w:t>electrolibrary</w:t>
              </w:r>
              <w:r w:rsidRPr="0078430C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info</w:t>
              </w:r>
              <w:r w:rsidRPr="0078430C">
                <w:rPr>
                  <w:color w:val="0000FF"/>
                  <w:u w:val="single"/>
                  <w:lang w:eastAsia="en-US"/>
                </w:rPr>
                <w:t>/</w:t>
              </w:r>
            </w:hyperlink>
          </w:p>
          <w:p w:rsidR="004015A7" w:rsidRPr="0078430C" w:rsidRDefault="004015A7">
            <w:pPr>
              <w:pStyle w:val="a0"/>
            </w:pPr>
            <w:hyperlink r:id="rId41" w:history="1">
              <w:r w:rsidRPr="00AD3F40">
                <w:rPr>
                  <w:rStyle w:val="Hyperlink"/>
                  <w:rFonts w:ascii="Calibri" w:hAnsi="Calibri" w:cs="Calibri"/>
                  <w:sz w:val="22"/>
                  <w:szCs w:val="22"/>
                  <w:lang w:val="en-US" w:eastAsia="en-US"/>
                </w:rPr>
                <w:t>http</w:t>
              </w:r>
              <w:r w:rsidRPr="00AD3F40">
                <w:rPr>
                  <w:rStyle w:val="Hyperlink"/>
                  <w:rFonts w:ascii="Calibri" w:hAnsi="Calibri" w:cs="Calibri"/>
                  <w:sz w:val="22"/>
                  <w:szCs w:val="22"/>
                  <w:lang w:eastAsia="en-US"/>
                </w:rPr>
                <w:t>://</w:t>
              </w:r>
              <w:r w:rsidRPr="00AD3F40">
                <w:rPr>
                  <w:rStyle w:val="Hyperlink"/>
                  <w:rFonts w:ascii="Calibri" w:hAnsi="Calibri" w:cs="Calibri"/>
                  <w:sz w:val="22"/>
                  <w:szCs w:val="22"/>
                  <w:lang w:val="en-US" w:eastAsia="en-US"/>
                </w:rPr>
                <w:t>www</w:t>
              </w:r>
              <w:r w:rsidRPr="00AD3F40">
                <w:rPr>
                  <w:rStyle w:val="Hyperlink"/>
                  <w:rFonts w:ascii="Calibri" w:hAnsi="Calibri" w:cs="Calibri"/>
                  <w:sz w:val="22"/>
                  <w:szCs w:val="22"/>
                  <w:lang w:eastAsia="en-US"/>
                </w:rPr>
                <w:t>.</w:t>
              </w:r>
              <w:r w:rsidRPr="00AD3F40">
                <w:rPr>
                  <w:rStyle w:val="Hyperlink"/>
                  <w:rFonts w:ascii="Calibri" w:hAnsi="Calibri" w:cs="Calibri"/>
                  <w:sz w:val="22"/>
                  <w:szCs w:val="22"/>
                  <w:lang w:val="en-US" w:eastAsia="en-US"/>
                </w:rPr>
                <w:t>edu</w:t>
              </w:r>
              <w:r w:rsidRPr="00AD3F40">
                <w:rPr>
                  <w:rStyle w:val="Hyperlink"/>
                  <w:rFonts w:ascii="Calibri" w:hAnsi="Calibri" w:cs="Calibri"/>
                  <w:sz w:val="22"/>
                  <w:szCs w:val="22"/>
                  <w:lang w:eastAsia="en-US"/>
                </w:rPr>
                <w:t>.</w:t>
              </w:r>
              <w:r w:rsidRPr="00AD3F40">
                <w:rPr>
                  <w:rStyle w:val="Hyperlink"/>
                  <w:rFonts w:ascii="Calibri" w:hAnsi="Calibri" w:cs="Calibri"/>
                  <w:sz w:val="22"/>
                  <w:szCs w:val="22"/>
                  <w:lang w:val="en-US" w:eastAsia="en-US"/>
                </w:rPr>
                <w:t>ru</w:t>
              </w:r>
            </w:hyperlink>
          </w:p>
          <w:p w:rsidR="004015A7" w:rsidRPr="00BA3531" w:rsidRDefault="004015A7">
            <w:pPr>
              <w:pStyle w:val="a0"/>
              <w:rPr>
                <w:lang w:val="en-US"/>
              </w:rPr>
            </w:pPr>
            <w:hyperlink r:id="rId42" w:history="1">
              <w:r w:rsidRPr="004C652A">
                <w:rPr>
                  <w:b/>
                  <w:bCs/>
                  <w:color w:val="0000FF"/>
                  <w:sz w:val="22"/>
                  <w:szCs w:val="22"/>
                  <w:lang w:val="en-US" w:eastAsia="en-US"/>
                </w:rPr>
                <w:t xml:space="preserve"> </w:t>
              </w:r>
              <w:r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https://itexn.com/11769 proverka-i-naladka-jelektrooborudovanija.html#1</w:t>
              </w:r>
            </w:hyperlink>
          </w:p>
          <w:p w:rsidR="004015A7" w:rsidRPr="00BA3531" w:rsidRDefault="004015A7">
            <w:pPr>
              <w:pStyle w:val="a0"/>
              <w:rPr>
                <w:lang w:val="en-US"/>
              </w:rPr>
            </w:pPr>
            <w:hyperlink r:id="rId43" w:history="1">
              <w:r>
                <w:rPr>
                  <w:b/>
                  <w:bCs/>
                  <w:color w:val="0000FF"/>
                  <w:sz w:val="22"/>
                  <w:szCs w:val="22"/>
                  <w:lang w:val="en-US" w:eastAsia="en-US"/>
                </w:rPr>
                <w:t xml:space="preserve"> </w:t>
              </w:r>
              <w:r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https://www.studmed.ru/science/tek/installation</w:t>
              </w:r>
            </w:hyperlink>
          </w:p>
          <w:p w:rsidR="004015A7" w:rsidRPr="00BA3531" w:rsidRDefault="004015A7" w:rsidP="00962CD9">
            <w:pPr>
              <w:pStyle w:val="a0"/>
              <w:rPr>
                <w:lang w:val="en-US"/>
              </w:rPr>
            </w:pPr>
            <w:hyperlink r:id="rId44" w:history="1">
              <w:r w:rsidRPr="00AD3F40">
                <w:rPr>
                  <w:rStyle w:val="Hyperlink"/>
                  <w:b/>
                  <w:bCs/>
                  <w:sz w:val="22"/>
                  <w:szCs w:val="22"/>
                  <w:lang w:val="en-US" w:eastAsia="en-US"/>
                </w:rPr>
                <w:t xml:space="preserve"> </w:t>
              </w:r>
              <w:r w:rsidRPr="00AD3F40">
                <w:rPr>
                  <w:rStyle w:val="Hyperlink"/>
                  <w:rFonts w:ascii="Calibri" w:hAnsi="Calibri" w:cs="Calibri"/>
                  <w:sz w:val="22"/>
                  <w:szCs w:val="22"/>
                  <w:lang w:val="en-US" w:eastAsia="en-US"/>
                </w:rPr>
                <w:t>https://obuchalka.org/2017020792996/spravochnik-elektromontera-moskalenko-v-</w:t>
              </w:r>
            </w:hyperlink>
            <w:r>
              <w:rPr>
                <w:rFonts w:ascii="Calibri" w:hAnsi="Calibri" w:cs="Calibri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hyperlink r:id="rId45" w:history="1">
              <w:r>
                <w:rPr>
                  <w:rFonts w:ascii="Calibri" w:hAnsi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v-2004.html</w:t>
              </w:r>
            </w:hyperlink>
          </w:p>
        </w:tc>
      </w:tr>
      <w:tr w:rsidR="004015A7" w:rsidRPr="00962CD9" w:rsidTr="004C652A">
        <w:trPr>
          <w:trHeight w:hRule="exact" w:val="7242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15A7" w:rsidRDefault="004015A7">
            <w:pPr>
              <w:pStyle w:val="a0"/>
              <w:jc w:val="center"/>
            </w:pPr>
            <w:r>
              <w:t>ПМ.05 Организация и управление производственным подразделением</w:t>
            </w:r>
          </w:p>
          <w:p w:rsidR="004015A7" w:rsidRDefault="004015A7" w:rsidP="00962CD9"/>
          <w:p w:rsidR="004015A7" w:rsidRDefault="004015A7" w:rsidP="00962CD9"/>
          <w:p w:rsidR="004015A7" w:rsidRPr="00962CD9" w:rsidRDefault="004015A7" w:rsidP="00962CD9">
            <w:pPr>
              <w:rPr>
                <w:rFonts w:ascii="Times New Roman" w:hAnsi="Times New Roman" w:cs="Times New Roman"/>
              </w:rPr>
            </w:pPr>
            <w:r w:rsidRPr="00962CD9">
              <w:rPr>
                <w:rFonts w:ascii="Times New Roman" w:hAnsi="Times New Roman" w:cs="Times New Roman"/>
                <w:b/>
                <w:bCs/>
              </w:rPr>
              <w:t xml:space="preserve">МДК </w:t>
            </w:r>
            <w:r>
              <w:rPr>
                <w:rFonts w:ascii="Times New Roman" w:hAnsi="Times New Roman" w:cs="Times New Roman"/>
                <w:b/>
                <w:bCs/>
              </w:rPr>
              <w:t>05.0</w:t>
            </w:r>
            <w:r w:rsidRPr="00962CD9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Pr="00962CD9">
              <w:rPr>
                <w:rFonts w:ascii="Times New Roman" w:hAnsi="Times New Roman" w:cs="Times New Roman"/>
              </w:rPr>
              <w:t>Основы управления персоналом производственного подразделения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7" w:rsidRDefault="004015A7" w:rsidP="00962CD9">
            <w:pPr>
              <w:pStyle w:val="a0"/>
            </w:pPr>
            <w:r>
              <w:t xml:space="preserve">Единое окно доступа к образовательным ресурсам. Производственный менеджмент: практикум. Электронный ресурс. Форма доступа: </w:t>
            </w:r>
            <w:hyperlink r:id="rId46" w:history="1"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8B76AF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window</w:t>
              </w:r>
              <w:r w:rsidRPr="008B76AF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edu</w:t>
              </w:r>
              <w:r w:rsidRPr="008B76AF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  <w:r w:rsidRPr="008B76AF">
                <w:rPr>
                  <w:color w:val="0000FF"/>
                  <w:u w:val="single"/>
                  <w:lang w:eastAsia="en-US"/>
                </w:rPr>
                <w:t>/</w:t>
              </w:r>
              <w:r>
                <w:rPr>
                  <w:color w:val="0000FF"/>
                  <w:u w:val="single"/>
                  <w:lang w:val="en-US" w:eastAsia="en-US"/>
                </w:rPr>
                <w:t>resource</w:t>
              </w:r>
              <w:r w:rsidRPr="008B76AF">
                <w:rPr>
                  <w:color w:val="0000FF"/>
                  <w:u w:val="single"/>
                  <w:lang w:eastAsia="en-US"/>
                </w:rPr>
                <w:t>/548/27548</w:t>
              </w:r>
            </w:hyperlink>
          </w:p>
          <w:p w:rsidR="004015A7" w:rsidRDefault="004015A7" w:rsidP="00962CD9">
            <w:pPr>
              <w:pStyle w:val="a0"/>
            </w:pPr>
            <w:r>
              <w:t>Единое окно доступа к образовательным ресурсам. Основы экономики и управления производством: конспект лекций. Электронный ресурс. Форма доступа:</w:t>
            </w:r>
            <w:hyperlink r:id="rId47" w:history="1">
              <w:r>
                <w:t xml:space="preserve"> </w:t>
              </w:r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8B76AF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www</w:t>
              </w:r>
              <w:r w:rsidRPr="008B76AF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aup</w:t>
              </w:r>
              <w:r w:rsidRPr="008B76AF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  <w:r w:rsidRPr="008B76AF">
                <w:rPr>
                  <w:color w:val="0000FF"/>
                  <w:u w:val="single"/>
                  <w:lang w:eastAsia="en-US"/>
                </w:rPr>
                <w:t>/</w:t>
              </w:r>
              <w:r>
                <w:rPr>
                  <w:color w:val="0000FF"/>
                  <w:u w:val="single"/>
                  <w:lang w:val="en-US" w:eastAsia="en-US"/>
                </w:rPr>
                <w:t>books</w:t>
              </w:r>
              <w:r w:rsidRPr="008B76AF">
                <w:rPr>
                  <w:color w:val="0000FF"/>
                  <w:u w:val="single"/>
                  <w:lang w:eastAsia="en-US"/>
                </w:rPr>
                <w:t>/</w:t>
              </w:r>
              <w:r>
                <w:rPr>
                  <w:color w:val="0000FF"/>
                  <w:u w:val="single"/>
                  <w:lang w:val="en-US" w:eastAsia="en-US"/>
                </w:rPr>
                <w:t>m</w:t>
              </w:r>
              <w:r w:rsidRPr="008B76AF">
                <w:rPr>
                  <w:color w:val="0000FF"/>
                  <w:u w:val="single"/>
                  <w:lang w:eastAsia="en-US"/>
                </w:rPr>
                <w:t>47</w:t>
              </w:r>
            </w:hyperlink>
          </w:p>
          <w:p w:rsidR="004015A7" w:rsidRDefault="004015A7" w:rsidP="00962CD9">
            <w:pPr>
              <w:pStyle w:val="a0"/>
            </w:pPr>
            <w:r>
              <w:t>Библиотека электромонтера. Режим доступа:</w:t>
            </w:r>
            <w:hyperlink r:id="rId48" w:history="1">
              <w:r>
                <w:t xml:space="preserve"> </w:t>
              </w:r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8B76AF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www</w:t>
              </w:r>
              <w:r w:rsidRPr="008B76AF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biblem</w:t>
              </w:r>
              <w:r w:rsidRPr="008B76AF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  <w:r w:rsidRPr="008B76AF">
                <w:rPr>
                  <w:color w:val="0000FF"/>
                  <w:u w:val="single"/>
                  <w:lang w:eastAsia="en-US"/>
                </w:rPr>
                <w:t>/</w:t>
              </w:r>
            </w:hyperlink>
          </w:p>
          <w:p w:rsidR="004015A7" w:rsidRDefault="004015A7" w:rsidP="00962CD9">
            <w:pPr>
              <w:pStyle w:val="a0"/>
            </w:pPr>
            <w:r w:rsidRPr="008B76AF">
              <w:rPr>
                <w:lang w:eastAsia="en-US"/>
              </w:rPr>
              <w:t xml:space="preserve"> </w:t>
            </w:r>
            <w:r>
              <w:t>Электронная библиотека Санкт-Петербургского государственного политехнического университета Режим доступа:</w:t>
            </w:r>
          </w:p>
          <w:p w:rsidR="004015A7" w:rsidRDefault="004015A7">
            <w:pPr>
              <w:pStyle w:val="a0"/>
              <w:spacing w:line="262" w:lineRule="auto"/>
              <w:rPr>
                <w:sz w:val="20"/>
                <w:szCs w:val="20"/>
                <w:lang w:val="en-US"/>
              </w:rPr>
            </w:pPr>
            <w:hyperlink r:id="rId49" w:history="1">
              <w:r>
                <w:rPr>
                  <w:color w:val="0000FF"/>
                  <w:lang w:val="en-US" w:eastAsia="en-US"/>
                </w:rPr>
                <w:t>https://elib.spbstu.ru/search/result?c=1&amp;q=%D0%B8%D0%BD%D0%B6%D0%</w:t>
              </w:r>
            </w:hyperlink>
            <w:r>
              <w:rPr>
                <w:color w:val="0000FF"/>
                <w:lang w:val="en-US" w:eastAsia="en-US"/>
              </w:rPr>
              <w:t xml:space="preserve"> </w:t>
            </w:r>
            <w:hyperlink r:id="rId50" w:history="1">
              <w:r>
                <w:rPr>
                  <w:color w:val="0000FF"/>
                  <w:lang w:val="en-US" w:eastAsia="en-US"/>
                </w:rPr>
                <w:t>B5%D0%BD%D0%B5%D1%80%D0%BD%D0%B0%D1%8F+%D0%B3%D1</w:t>
              </w:r>
            </w:hyperlink>
          </w:p>
          <w:p w:rsidR="004015A7" w:rsidRPr="00962CD9" w:rsidRDefault="004015A7" w:rsidP="00962CD9">
            <w:pPr>
              <w:rPr>
                <w:rFonts w:ascii="Times New Roman" w:hAnsi="Times New Roman" w:cs="Times New Roman"/>
                <w:lang w:val="en-US"/>
              </w:rPr>
            </w:pPr>
            <w:hyperlink r:id="rId51" w:history="1">
              <w:r w:rsidRPr="00962CD9">
                <w:rPr>
                  <w:rFonts w:ascii="Times New Roman" w:hAnsi="Times New Roman" w:cs="Times New Roman"/>
                  <w:color w:val="0000FF"/>
                  <w:lang w:val="en-US" w:eastAsia="en-US"/>
                </w:rPr>
                <w:t>%80%D0%B0%D1%84%D0%B8%D0%BA%D0%B0</w:t>
              </w:r>
            </w:hyperlink>
          </w:p>
          <w:p w:rsidR="004015A7" w:rsidRDefault="004015A7" w:rsidP="00962CD9">
            <w:pPr>
              <w:pStyle w:val="a0"/>
            </w:pPr>
            <w:r>
              <w:t>Публичная библиотека. Электронные книжные полки Вадима Ершова и К. Режим доступа:</w:t>
            </w:r>
          </w:p>
          <w:p w:rsidR="004015A7" w:rsidRDefault="004015A7" w:rsidP="00962CD9">
            <w:pPr>
              <w:rPr>
                <w:rFonts w:ascii="Times New Roman" w:hAnsi="Times New Roman" w:cs="Times New Roman"/>
                <w:lang w:val="en-US"/>
              </w:rPr>
            </w:pPr>
            <w:hyperlink r:id="rId52" w:history="1">
              <w:r w:rsidRPr="00962CD9">
                <w:rPr>
                  <w:rFonts w:ascii="Times New Roman" w:hAnsi="Times New Roman" w:cs="Times New Roman"/>
                  <w:color w:val="0000FF"/>
                  <w:u w:val="single"/>
                  <w:lang w:val="en-US" w:eastAsia="en-US"/>
                </w:rPr>
                <w:t>http://publ.lib.ru/ARCHIVES/ CLASSES/TEH ENE/ Teh ene.html</w:t>
              </w:r>
            </w:hyperlink>
          </w:p>
          <w:p w:rsidR="004015A7" w:rsidRDefault="004015A7" w:rsidP="00962CD9">
            <w:pPr>
              <w:pStyle w:val="a0"/>
            </w:pPr>
            <w:r>
              <w:t xml:space="preserve">Библиотека электромонтера. Электронный ресурс. Форма доступа: </w:t>
            </w:r>
            <w:hyperlink r:id="rId53" w:history="1">
              <w:r>
                <w:rPr>
                  <w:color w:val="0000FF"/>
                  <w:u w:val="single"/>
                  <w:lang w:val="en-US" w:eastAsia="en-US"/>
                </w:rPr>
                <w:t>http</w:t>
              </w:r>
              <w:r w:rsidRPr="008B76AF">
                <w:rPr>
                  <w:color w:val="0000FF"/>
                  <w:u w:val="single"/>
                  <w:lang w:eastAsia="en-US"/>
                </w:rPr>
                <w:t>://</w:t>
              </w:r>
              <w:r>
                <w:rPr>
                  <w:color w:val="0000FF"/>
                  <w:u w:val="single"/>
                  <w:lang w:val="en-US" w:eastAsia="en-US"/>
                </w:rPr>
                <w:t>elektroinf</w:t>
              </w:r>
              <w:r w:rsidRPr="008B76AF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narod</w:t>
              </w:r>
              <w:r w:rsidRPr="008B76AF">
                <w:rPr>
                  <w:color w:val="0000FF"/>
                  <w:u w:val="single"/>
                  <w:lang w:eastAsia="en-US"/>
                </w:rPr>
                <w:t>.</w:t>
              </w:r>
              <w:r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  <w:p w:rsidR="004015A7" w:rsidRDefault="004015A7" w:rsidP="00962CD9">
            <w:pPr>
              <w:pStyle w:val="a0"/>
            </w:pPr>
            <w:r>
              <w:t xml:space="preserve">Справочник электромонтера. Электронный ресурс. Форма доступа: </w:t>
            </w:r>
            <w:r>
              <w:rPr>
                <w:lang w:val="en-US" w:eastAsia="en-US"/>
              </w:rPr>
              <w:t>http</w:t>
            </w:r>
            <w:r w:rsidRPr="008B76AF">
              <w:rPr>
                <w:lang w:eastAsia="en-US"/>
              </w:rPr>
              <w:t>://</w:t>
            </w:r>
            <w:r>
              <w:rPr>
                <w:lang w:val="en-US" w:eastAsia="en-US"/>
              </w:rPr>
              <w:t>www</w:t>
            </w:r>
            <w:r w:rsidRPr="008B76AF">
              <w:rPr>
                <w:lang w:eastAsia="en-US"/>
              </w:rPr>
              <w:t xml:space="preserve">. </w:t>
            </w:r>
            <w:r>
              <w:rPr>
                <w:lang w:val="en-US" w:eastAsia="en-US"/>
              </w:rPr>
              <w:t>electromonter</w:t>
            </w:r>
            <w:r w:rsidRPr="008B76AF">
              <w:rPr>
                <w:lang w:eastAsia="en-US"/>
              </w:rPr>
              <w:t>.</w:t>
            </w:r>
            <w:r>
              <w:rPr>
                <w:lang w:val="en-US" w:eastAsia="en-US"/>
              </w:rPr>
              <w:t>info</w:t>
            </w:r>
            <w:r w:rsidRPr="008B76AF">
              <w:rPr>
                <w:lang w:eastAsia="en-US"/>
              </w:rPr>
              <w:t>/</w:t>
            </w:r>
          </w:p>
          <w:p w:rsidR="004015A7" w:rsidRPr="00962CD9" w:rsidRDefault="004015A7" w:rsidP="00962CD9">
            <w:pPr>
              <w:rPr>
                <w:rFonts w:ascii="Times New Roman" w:hAnsi="Times New Roman" w:cs="Times New Roman"/>
                <w:lang w:val="en-US"/>
              </w:rPr>
            </w:pPr>
            <w:r w:rsidRPr="00962CD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962CD9">
              <w:rPr>
                <w:rFonts w:ascii="Times New Roman" w:hAnsi="Times New Roman" w:cs="Times New Roman"/>
              </w:rPr>
              <w:t>Электронная электротехническая библиотека. Электронный ресурс. Форма доступа:</w:t>
            </w:r>
            <w:hyperlink r:id="rId54" w:history="1">
              <w:r w:rsidRPr="00962CD9">
                <w:rPr>
                  <w:rFonts w:ascii="Times New Roman" w:hAnsi="Times New Roman" w:cs="Times New Roman"/>
                </w:rPr>
                <w:t xml:space="preserve"> </w:t>
              </w:r>
              <w:r w:rsidRPr="00962CD9">
                <w:rPr>
                  <w:rFonts w:ascii="Times New Roman" w:hAnsi="Times New Roman" w:cs="Times New Roman"/>
                  <w:color w:val="0000FF"/>
                  <w:u w:val="single"/>
                  <w:lang w:val="en-US" w:eastAsia="en-US"/>
                </w:rPr>
                <w:t>http://www. electrolibrary.info/</w:t>
              </w:r>
            </w:hyperlink>
          </w:p>
        </w:tc>
      </w:tr>
      <w:tr w:rsidR="004015A7" w:rsidRPr="004C652A" w:rsidTr="004C652A">
        <w:trPr>
          <w:trHeight w:hRule="exact" w:val="4699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15A7" w:rsidRDefault="004015A7" w:rsidP="0042575F">
            <w:pPr>
              <w:pStyle w:val="a0"/>
              <w:jc w:val="center"/>
            </w:pPr>
            <w:r>
              <w:t>ПМ.06 Выполнение работ по одной или нескольким профессиям рабочих, должностям служащих МДК.06.01 Выполнение работ по профессии Электромонтер по обслуживанию подстанций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A7" w:rsidRPr="00962CD9" w:rsidRDefault="004015A7" w:rsidP="00962CD9">
            <w:pPr>
              <w:pStyle w:val="a0"/>
              <w:spacing w:line="262" w:lineRule="auto"/>
              <w:rPr>
                <w:sz w:val="20"/>
                <w:szCs w:val="20"/>
              </w:rPr>
            </w:pPr>
            <w:r w:rsidRPr="00962CD9">
              <w:rPr>
                <w:sz w:val="20"/>
                <w:szCs w:val="20"/>
              </w:rPr>
              <w:t xml:space="preserve"> Библиотека электромонтера. Режим доступа:</w:t>
            </w:r>
            <w:hyperlink r:id="rId55" w:history="1">
              <w:r w:rsidRPr="00AD3F40">
                <w:rPr>
                  <w:rStyle w:val="Hyperlink"/>
                  <w:sz w:val="20"/>
                  <w:szCs w:val="20"/>
                </w:rPr>
                <w:t xml:space="preserve"> 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http</w:t>
              </w:r>
              <w:r w:rsidRPr="00AD3F40">
                <w:rPr>
                  <w:rStyle w:val="Hyperlink"/>
                  <w:sz w:val="20"/>
                  <w:szCs w:val="20"/>
                </w:rPr>
                <w:t>://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AD3F40">
                <w:rPr>
                  <w:rStyle w:val="Hyperlink"/>
                  <w:sz w:val="20"/>
                  <w:szCs w:val="20"/>
                </w:rPr>
                <w:t>.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biblem</w:t>
              </w:r>
              <w:r w:rsidRPr="00AD3F40">
                <w:rPr>
                  <w:rStyle w:val="Hyperlink"/>
                  <w:sz w:val="20"/>
                  <w:szCs w:val="20"/>
                </w:rPr>
                <w:t>.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  <w:r w:rsidRPr="00AD3F40">
                <w:rPr>
                  <w:rStyle w:val="Hyperlink"/>
                  <w:sz w:val="20"/>
                  <w:szCs w:val="20"/>
                </w:rPr>
                <w:t>/</w:t>
              </w:r>
            </w:hyperlink>
          </w:p>
          <w:p w:rsidR="004015A7" w:rsidRPr="00962CD9" w:rsidRDefault="004015A7" w:rsidP="00962CD9">
            <w:pPr>
              <w:pStyle w:val="a0"/>
              <w:spacing w:line="262" w:lineRule="auto"/>
              <w:rPr>
                <w:sz w:val="20"/>
                <w:szCs w:val="20"/>
              </w:rPr>
            </w:pPr>
            <w:r w:rsidRPr="00962CD9">
              <w:rPr>
                <w:sz w:val="20"/>
                <w:szCs w:val="20"/>
              </w:rPr>
              <w:t xml:space="preserve"> Электронная библиотека Санкт-Петербургского государственного политехнического университета Режим доступа:</w:t>
            </w:r>
          </w:p>
          <w:p w:rsidR="004015A7" w:rsidRPr="00962CD9" w:rsidRDefault="004015A7" w:rsidP="00962CD9">
            <w:pPr>
              <w:pStyle w:val="a0"/>
              <w:spacing w:line="262" w:lineRule="auto"/>
              <w:rPr>
                <w:sz w:val="20"/>
                <w:szCs w:val="20"/>
                <w:lang w:val="en-US"/>
              </w:rPr>
            </w:pPr>
            <w:hyperlink r:id="rId56" w:history="1">
              <w:r w:rsidRPr="00AD3F40">
                <w:rPr>
                  <w:rStyle w:val="Hyperlink"/>
                  <w:sz w:val="20"/>
                  <w:szCs w:val="20"/>
                  <w:lang w:val="en-US"/>
                </w:rPr>
                <w:t>https://elib.spbstu.ru/search/result?c=1&amp;q=%D0%B8%D0%BD%D0%B6%D0%</w:t>
              </w:r>
            </w:hyperlink>
            <w:r w:rsidRPr="00962CD9">
              <w:rPr>
                <w:sz w:val="20"/>
                <w:szCs w:val="20"/>
                <w:lang w:val="en-US"/>
              </w:rPr>
              <w:t xml:space="preserve"> </w:t>
            </w:r>
            <w:hyperlink r:id="rId57" w:history="1">
              <w:r w:rsidRPr="00AD3F40">
                <w:rPr>
                  <w:rStyle w:val="Hyperlink"/>
                  <w:sz w:val="20"/>
                  <w:szCs w:val="20"/>
                  <w:lang w:val="en-US"/>
                </w:rPr>
                <w:t>B5%D0%BD%D0%B5%D1%80%D0%BD%D0%B0%D1%8F+%D0%B3%D1</w:t>
              </w:r>
            </w:hyperlink>
            <w:r w:rsidRPr="00962CD9">
              <w:rPr>
                <w:sz w:val="20"/>
                <w:szCs w:val="20"/>
                <w:lang w:val="en-US"/>
              </w:rPr>
              <w:t xml:space="preserve"> </w:t>
            </w:r>
            <w:hyperlink r:id="rId58" w:history="1">
              <w:r w:rsidRPr="00AD3F40">
                <w:rPr>
                  <w:rStyle w:val="Hyperlink"/>
                  <w:sz w:val="20"/>
                  <w:szCs w:val="20"/>
                  <w:lang w:val="en-US"/>
                </w:rPr>
                <w:t>%80%D0%B0%D1%84%D0%B8%D0%BA%D0%B0</w:t>
              </w:r>
            </w:hyperlink>
          </w:p>
          <w:p w:rsidR="004015A7" w:rsidRPr="00962CD9" w:rsidRDefault="004015A7" w:rsidP="00962CD9">
            <w:pPr>
              <w:pStyle w:val="a0"/>
              <w:spacing w:line="262" w:lineRule="auto"/>
              <w:rPr>
                <w:sz w:val="20"/>
                <w:szCs w:val="20"/>
              </w:rPr>
            </w:pPr>
            <w:r w:rsidRPr="0078430C">
              <w:rPr>
                <w:sz w:val="20"/>
                <w:szCs w:val="20"/>
                <w:lang w:val="en-US"/>
              </w:rPr>
              <w:t xml:space="preserve"> </w:t>
            </w:r>
            <w:r w:rsidRPr="00962CD9">
              <w:rPr>
                <w:sz w:val="20"/>
                <w:szCs w:val="20"/>
              </w:rPr>
              <w:t xml:space="preserve">Публичная библиотека. Электронные книжные полки Вадима Ершова и К. Режим доступа: </w:t>
            </w:r>
            <w:hyperlink r:id="rId59" w:history="1">
              <w:r w:rsidRPr="00AD3F40">
                <w:rPr>
                  <w:rStyle w:val="Hyperlink"/>
                  <w:sz w:val="20"/>
                  <w:szCs w:val="20"/>
                  <w:lang w:val="en-US"/>
                </w:rPr>
                <w:t>http</w:t>
              </w:r>
              <w:r w:rsidRPr="00AD3F40">
                <w:rPr>
                  <w:rStyle w:val="Hyperlink"/>
                  <w:sz w:val="20"/>
                  <w:szCs w:val="20"/>
                </w:rPr>
                <w:t>://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publ</w:t>
              </w:r>
              <w:r w:rsidRPr="00AD3F40">
                <w:rPr>
                  <w:rStyle w:val="Hyperlink"/>
                  <w:sz w:val="20"/>
                  <w:szCs w:val="20"/>
                </w:rPr>
                <w:t>.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lib</w:t>
              </w:r>
              <w:r w:rsidRPr="00AD3F40">
                <w:rPr>
                  <w:rStyle w:val="Hyperlink"/>
                  <w:sz w:val="20"/>
                  <w:szCs w:val="20"/>
                </w:rPr>
                <w:t>.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  <w:r w:rsidRPr="00AD3F40">
                <w:rPr>
                  <w:rStyle w:val="Hyperlink"/>
                  <w:sz w:val="20"/>
                  <w:szCs w:val="20"/>
                </w:rPr>
                <w:t>/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ARCHIVES</w:t>
              </w:r>
              <w:r w:rsidRPr="00AD3F40">
                <w:rPr>
                  <w:rStyle w:val="Hyperlink"/>
                  <w:sz w:val="20"/>
                  <w:szCs w:val="20"/>
                </w:rPr>
                <w:t>/_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CLASSES</w:t>
              </w:r>
              <w:r w:rsidRPr="00AD3F40">
                <w:rPr>
                  <w:rStyle w:val="Hyperlink"/>
                  <w:sz w:val="20"/>
                  <w:szCs w:val="20"/>
                </w:rPr>
                <w:t>/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TEH</w:t>
              </w:r>
              <w:r w:rsidRPr="00AD3F40">
                <w:rPr>
                  <w:rStyle w:val="Hyperlink"/>
                  <w:sz w:val="20"/>
                  <w:szCs w:val="20"/>
                </w:rPr>
                <w:t>_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ENE</w:t>
              </w:r>
              <w:r w:rsidRPr="00AD3F40">
                <w:rPr>
                  <w:rStyle w:val="Hyperlink"/>
                  <w:sz w:val="20"/>
                  <w:szCs w:val="20"/>
                </w:rPr>
                <w:t>/_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Teh</w:t>
              </w:r>
              <w:r w:rsidRPr="00AD3F40">
                <w:rPr>
                  <w:rStyle w:val="Hyperlink"/>
                  <w:sz w:val="20"/>
                  <w:szCs w:val="20"/>
                </w:rPr>
                <w:t>_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ene</w:t>
              </w:r>
              <w:r w:rsidRPr="00AD3F40">
                <w:rPr>
                  <w:rStyle w:val="Hyperlink"/>
                  <w:sz w:val="20"/>
                  <w:szCs w:val="20"/>
                </w:rPr>
                <w:t>.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html</w:t>
              </w:r>
            </w:hyperlink>
          </w:p>
          <w:p w:rsidR="004015A7" w:rsidRPr="00962CD9" w:rsidRDefault="004015A7" w:rsidP="00962CD9">
            <w:pPr>
              <w:pStyle w:val="a0"/>
              <w:spacing w:line="262" w:lineRule="auto"/>
              <w:rPr>
                <w:sz w:val="20"/>
                <w:szCs w:val="20"/>
              </w:rPr>
            </w:pPr>
            <w:r w:rsidRPr="00962CD9">
              <w:rPr>
                <w:sz w:val="20"/>
                <w:szCs w:val="20"/>
              </w:rPr>
              <w:t xml:space="preserve">Библиотека электромонтера. Электронный ресурс. Форма доступа: </w:t>
            </w:r>
            <w:hyperlink r:id="rId60" w:history="1">
              <w:r w:rsidRPr="00AD3F40">
                <w:rPr>
                  <w:rStyle w:val="Hyperlink"/>
                  <w:sz w:val="20"/>
                  <w:szCs w:val="20"/>
                  <w:lang w:val="en-US"/>
                </w:rPr>
                <w:t>http</w:t>
              </w:r>
              <w:r w:rsidRPr="00AD3F40">
                <w:rPr>
                  <w:rStyle w:val="Hyperlink"/>
                  <w:sz w:val="20"/>
                  <w:szCs w:val="20"/>
                </w:rPr>
                <w:t>://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elektroinf</w:t>
              </w:r>
              <w:r w:rsidRPr="00AD3F40">
                <w:rPr>
                  <w:rStyle w:val="Hyperlink"/>
                  <w:sz w:val="20"/>
                  <w:szCs w:val="20"/>
                </w:rPr>
                <w:t>.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narod</w:t>
              </w:r>
              <w:r w:rsidRPr="00AD3F40">
                <w:rPr>
                  <w:rStyle w:val="Hyperlink"/>
                  <w:sz w:val="20"/>
                  <w:szCs w:val="20"/>
                </w:rPr>
                <w:t>.</w:t>
              </w:r>
              <w:r w:rsidRPr="00AD3F40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:rsidR="004015A7" w:rsidRPr="00962CD9" w:rsidRDefault="004015A7" w:rsidP="00962CD9">
            <w:pPr>
              <w:pStyle w:val="a0"/>
              <w:spacing w:line="262" w:lineRule="auto"/>
              <w:rPr>
                <w:sz w:val="20"/>
                <w:szCs w:val="20"/>
              </w:rPr>
            </w:pPr>
            <w:r w:rsidRPr="00962CD9">
              <w:rPr>
                <w:sz w:val="20"/>
                <w:szCs w:val="20"/>
              </w:rPr>
              <w:t xml:space="preserve"> Справочник электромонтера. Электронный ресурс. Форма доступа: </w:t>
            </w:r>
            <w:r w:rsidRPr="00962CD9">
              <w:rPr>
                <w:sz w:val="20"/>
                <w:szCs w:val="20"/>
                <w:lang w:val="en-US"/>
              </w:rPr>
              <w:t>http</w:t>
            </w:r>
            <w:r w:rsidRPr="00962CD9">
              <w:rPr>
                <w:sz w:val="20"/>
                <w:szCs w:val="20"/>
              </w:rPr>
              <w:t>://</w:t>
            </w:r>
            <w:r w:rsidRPr="00962CD9">
              <w:rPr>
                <w:sz w:val="20"/>
                <w:szCs w:val="20"/>
                <w:lang w:val="en-US"/>
              </w:rPr>
              <w:t>www</w:t>
            </w:r>
            <w:r w:rsidRPr="00962CD9">
              <w:rPr>
                <w:sz w:val="20"/>
                <w:szCs w:val="20"/>
              </w:rPr>
              <w:t xml:space="preserve">. </w:t>
            </w:r>
            <w:r w:rsidRPr="00962CD9">
              <w:rPr>
                <w:sz w:val="20"/>
                <w:szCs w:val="20"/>
                <w:lang w:val="en-US"/>
              </w:rPr>
              <w:t>electromonter</w:t>
            </w:r>
            <w:r w:rsidRPr="00962CD9">
              <w:rPr>
                <w:sz w:val="20"/>
                <w:szCs w:val="20"/>
              </w:rPr>
              <w:t>.</w:t>
            </w:r>
            <w:r w:rsidRPr="00962CD9">
              <w:rPr>
                <w:sz w:val="20"/>
                <w:szCs w:val="20"/>
                <w:lang w:val="en-US"/>
              </w:rPr>
              <w:t>info</w:t>
            </w:r>
            <w:r w:rsidRPr="00962CD9">
              <w:rPr>
                <w:sz w:val="20"/>
                <w:szCs w:val="20"/>
              </w:rPr>
              <w:t>/</w:t>
            </w:r>
          </w:p>
          <w:p w:rsidR="004015A7" w:rsidRPr="00962CD9" w:rsidRDefault="004015A7" w:rsidP="00962CD9">
            <w:pPr>
              <w:pStyle w:val="a0"/>
              <w:spacing w:line="262" w:lineRule="auto"/>
              <w:rPr>
                <w:sz w:val="20"/>
                <w:szCs w:val="20"/>
                <w:lang w:val="en-US"/>
              </w:rPr>
            </w:pPr>
            <w:r w:rsidRPr="00962CD9">
              <w:rPr>
                <w:sz w:val="20"/>
                <w:szCs w:val="20"/>
              </w:rPr>
              <w:t xml:space="preserve"> Электронная электротехническая библиотека. Электронный ресурс. </w:t>
            </w:r>
            <w:r w:rsidRPr="00962CD9">
              <w:rPr>
                <w:sz w:val="20"/>
                <w:szCs w:val="20"/>
                <w:lang w:val="en-US"/>
              </w:rPr>
              <w:t>Форма доступа:</w:t>
            </w:r>
            <w:hyperlink r:id="rId61" w:history="1">
              <w:r w:rsidRPr="00AD3F40">
                <w:rPr>
                  <w:rStyle w:val="Hyperlink"/>
                  <w:sz w:val="20"/>
                  <w:szCs w:val="20"/>
                  <w:lang w:val="en-US"/>
                </w:rPr>
                <w:t xml:space="preserve"> http://www. electrolibrary.info/</w:t>
              </w:r>
            </w:hyperlink>
          </w:p>
          <w:p w:rsidR="004015A7" w:rsidRPr="00BA3531" w:rsidRDefault="004015A7" w:rsidP="0042575F">
            <w:pPr>
              <w:pStyle w:val="a0"/>
              <w:spacing w:line="262" w:lineRule="auto"/>
              <w:rPr>
                <w:sz w:val="20"/>
                <w:szCs w:val="20"/>
                <w:lang w:val="en-US"/>
              </w:rPr>
            </w:pPr>
            <w:hyperlink r:id="rId62" w:history="1">
              <w:r w:rsidRPr="00AD3F40">
                <w:rPr>
                  <w:rStyle w:val="Hyperlink"/>
                  <w:sz w:val="20"/>
                  <w:szCs w:val="20"/>
                  <w:lang w:val="en-US"/>
                </w:rPr>
                <w:t xml:space="preserve"> staff.tiiame.u-,&gt;storage/users/351/books/....pdf'</w:t>
              </w:r>
            </w:hyperlink>
          </w:p>
        </w:tc>
      </w:tr>
    </w:tbl>
    <w:p w:rsidR="004015A7" w:rsidRPr="00BA3531" w:rsidRDefault="004015A7">
      <w:pPr>
        <w:rPr>
          <w:lang w:val="en-US"/>
        </w:rPr>
      </w:pPr>
    </w:p>
    <w:sectPr w:rsidR="004015A7" w:rsidRPr="00BA3531" w:rsidSect="00A155C4">
      <w:pgSz w:w="11900" w:h="16840"/>
      <w:pgMar w:top="711" w:right="411" w:bottom="573" w:left="842" w:header="283" w:footer="145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5A7" w:rsidRDefault="004015A7">
      <w:r>
        <w:separator/>
      </w:r>
    </w:p>
  </w:endnote>
  <w:endnote w:type="continuationSeparator" w:id="0">
    <w:p w:rsidR="004015A7" w:rsidRDefault="00401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5A7" w:rsidRDefault="004015A7"/>
  </w:footnote>
  <w:footnote w:type="continuationSeparator" w:id="0">
    <w:p w:rsidR="004015A7" w:rsidRDefault="004015A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E2792"/>
    <w:multiLevelType w:val="multilevel"/>
    <w:tmpl w:val="6BB6BEA2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74DE"/>
    <w:rsid w:val="00093D36"/>
    <w:rsid w:val="000A468F"/>
    <w:rsid w:val="003E47C8"/>
    <w:rsid w:val="003F3443"/>
    <w:rsid w:val="004015A7"/>
    <w:rsid w:val="00402A69"/>
    <w:rsid w:val="0042575F"/>
    <w:rsid w:val="004415ED"/>
    <w:rsid w:val="00497D8A"/>
    <w:rsid w:val="004C652A"/>
    <w:rsid w:val="00532BFE"/>
    <w:rsid w:val="005C7838"/>
    <w:rsid w:val="005E4938"/>
    <w:rsid w:val="005F6790"/>
    <w:rsid w:val="006177E2"/>
    <w:rsid w:val="006940B0"/>
    <w:rsid w:val="006F65B6"/>
    <w:rsid w:val="0078430C"/>
    <w:rsid w:val="007A6C0C"/>
    <w:rsid w:val="00882EA4"/>
    <w:rsid w:val="008B3D77"/>
    <w:rsid w:val="008B76AF"/>
    <w:rsid w:val="00906F15"/>
    <w:rsid w:val="00962CD9"/>
    <w:rsid w:val="009D0E8D"/>
    <w:rsid w:val="00A155C4"/>
    <w:rsid w:val="00AD3F40"/>
    <w:rsid w:val="00AE202C"/>
    <w:rsid w:val="00AE7477"/>
    <w:rsid w:val="00BA3531"/>
    <w:rsid w:val="00BD2FC5"/>
    <w:rsid w:val="00BD4BA9"/>
    <w:rsid w:val="00BF5BE6"/>
    <w:rsid w:val="00C54087"/>
    <w:rsid w:val="00CC74DE"/>
    <w:rsid w:val="00E12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5C4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№1_"/>
    <w:basedOn w:val="DefaultParagraphFont"/>
    <w:link w:val="10"/>
    <w:uiPriority w:val="99"/>
    <w:locked/>
    <w:rsid w:val="00A155C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a">
    <w:name w:val="Другое_"/>
    <w:basedOn w:val="DefaultParagraphFont"/>
    <w:link w:val="a0"/>
    <w:uiPriority w:val="99"/>
    <w:locked/>
    <w:rsid w:val="00A155C4"/>
    <w:rPr>
      <w:rFonts w:ascii="Times New Roman" w:hAnsi="Times New Roman" w:cs="Times New Roman"/>
      <w:u w:val="none"/>
    </w:rPr>
  </w:style>
  <w:style w:type="paragraph" w:customStyle="1" w:styleId="10">
    <w:name w:val="Заголовок №1"/>
    <w:basedOn w:val="Normal"/>
    <w:link w:val="1"/>
    <w:uiPriority w:val="99"/>
    <w:rsid w:val="00A155C4"/>
    <w:pPr>
      <w:spacing w:after="36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0">
    <w:name w:val="Другое"/>
    <w:basedOn w:val="Normal"/>
    <w:link w:val="a"/>
    <w:uiPriority w:val="99"/>
    <w:rsid w:val="00A155C4"/>
    <w:rPr>
      <w:rFonts w:ascii="Times New Roman" w:eastAsia="Times New Roman" w:hAnsi="Times New Roman" w:cs="Times New Roman"/>
    </w:rPr>
  </w:style>
  <w:style w:type="paragraph" w:styleId="List2">
    <w:name w:val="List 2"/>
    <w:basedOn w:val="Normal"/>
    <w:uiPriority w:val="99"/>
    <w:rsid w:val="00BA3531"/>
    <w:pPr>
      <w:widowControl/>
      <w:ind w:left="566" w:hanging="283"/>
    </w:pPr>
    <w:rPr>
      <w:rFonts w:ascii="Times New Roman" w:eastAsia="Times New Roman" w:hAnsi="Times New Roman" w:cs="Times New Roman"/>
      <w:color w:val="auto"/>
    </w:rPr>
  </w:style>
  <w:style w:type="character" w:styleId="Hyperlink">
    <w:name w:val="Hyperlink"/>
    <w:basedOn w:val="DefaultParagraphFont"/>
    <w:uiPriority w:val="99"/>
    <w:rsid w:val="00962CD9"/>
    <w:rPr>
      <w:rFonts w:cs="Times New Roman"/>
      <w:color w:val="0563C1"/>
      <w:u w:val="single"/>
    </w:rPr>
  </w:style>
  <w:style w:type="paragraph" w:customStyle="1" w:styleId="11">
    <w:name w:val="Знак1 Знак Знак Знак Знак Знак Знак"/>
    <w:basedOn w:val="Normal"/>
    <w:uiPriority w:val="99"/>
    <w:rsid w:val="00962CD9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1">
    <w:name w:val="Знак"/>
    <w:basedOn w:val="Normal"/>
    <w:uiPriority w:val="99"/>
    <w:rsid w:val="0078430C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ectrolibrary.info/" TargetMode="External"/><Relationship Id="rId18" Type="http://schemas.openxmlformats.org/officeDocument/2006/relationships/hyperlink" Target="https://obuchalka.org/2017020792996/spravochnik-elektromontera-moskalenko-v-v-2004.html" TargetMode="External"/><Relationship Id="rId26" Type="http://schemas.openxmlformats.org/officeDocument/2006/relationships/hyperlink" Target="http://elektroinf.narod.ru/" TargetMode="External"/><Relationship Id="rId39" Type="http://schemas.openxmlformats.org/officeDocument/2006/relationships/hyperlink" Target="http://elektroinf.narod.ru/" TargetMode="External"/><Relationship Id="rId21" Type="http://schemas.openxmlformats.org/officeDocument/2006/relationships/hyperlink" Target="http://www.biblem.ru/" TargetMode="External"/><Relationship Id="rId34" Type="http://schemas.openxmlformats.org/officeDocument/2006/relationships/hyperlink" Target="http://www.biblem.ru/" TargetMode="External"/><Relationship Id="rId42" Type="http://schemas.openxmlformats.org/officeDocument/2006/relationships/hyperlink" Target="https://itexn.com/11769_proverka-i-naladka-jelektrooborudovanija.html%231" TargetMode="External"/><Relationship Id="rId47" Type="http://schemas.openxmlformats.org/officeDocument/2006/relationships/hyperlink" Target="http://www.aup.ru/books/m47" TargetMode="External"/><Relationship Id="rId50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55" Type="http://schemas.openxmlformats.org/officeDocument/2006/relationships/hyperlink" Target="http://www.biblem.ru/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biblem.ru/" TargetMode="External"/><Relationship Id="rId2" Type="http://schemas.openxmlformats.org/officeDocument/2006/relationships/styles" Target="styles.xml"/><Relationship Id="rId16" Type="http://schemas.openxmlformats.org/officeDocument/2006/relationships/hyperlink" Target="%20https://www.studmed.ru/science/tek/installation" TargetMode="External"/><Relationship Id="rId20" Type="http://schemas.openxmlformats.org/officeDocument/2006/relationships/hyperlink" Target="http://www.avtprom.ru/" TargetMode="External"/><Relationship Id="rId29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41" Type="http://schemas.openxmlformats.org/officeDocument/2006/relationships/hyperlink" Target="http://www.edu.ru" TargetMode="External"/><Relationship Id="rId54" Type="http://schemas.openxmlformats.org/officeDocument/2006/relationships/hyperlink" Target="http://www.electrolibrary.info/" TargetMode="External"/><Relationship Id="rId62" Type="http://schemas.openxmlformats.org/officeDocument/2006/relationships/hyperlink" Target="https://staff.tiiame.uz/storage/users/351/books/FPGxXIVKnf8hOq5zOeKAV4rAegRJh10OdFsib7sQ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ubl.lib.ru/ARCHIVES/_CLASSES/TEH_ENE/_Teh_ene.html" TargetMode="External"/><Relationship Id="rId24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32" Type="http://schemas.openxmlformats.org/officeDocument/2006/relationships/hyperlink" Target="http://www.tnadzor.ru/" TargetMode="External"/><Relationship Id="rId37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40" Type="http://schemas.openxmlformats.org/officeDocument/2006/relationships/hyperlink" Target="http://www.electrolibrary.info/" TargetMode="External"/><Relationship Id="rId45" Type="http://schemas.openxmlformats.org/officeDocument/2006/relationships/hyperlink" Target="https://obuchalka.org/2017020792996/spravochnik-elektromontera-moskalenko-v-v-2004.html" TargetMode="External"/><Relationship Id="rId53" Type="http://schemas.openxmlformats.org/officeDocument/2006/relationships/hyperlink" Target="http://elektroinf.narod.ru/" TargetMode="External"/><Relationship Id="rId58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texn.com/11769_proverka-i-naladka-jelektrooborudovanija.html%231" TargetMode="External"/><Relationship Id="rId23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28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36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49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57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61" Type="http://schemas.openxmlformats.org/officeDocument/2006/relationships/hyperlink" Target="http://www.electrolibrary.info/" TargetMode="External"/><Relationship Id="rId10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19" Type="http://schemas.openxmlformats.org/officeDocument/2006/relationships/hyperlink" Target="http://www.cta.ru/" TargetMode="External"/><Relationship Id="rId31" Type="http://schemas.openxmlformats.org/officeDocument/2006/relationships/hyperlink" Target="http://publ.lib.ru/ARCHIVES/_CLASSES/TEH_ENE/_Teh_ene.html" TargetMode="External"/><Relationship Id="rId44" Type="http://schemas.openxmlformats.org/officeDocument/2006/relationships/hyperlink" Target="%20https://obuchalka.org/2017020792996/spravochnik-elektromontera-moskalenko-v-" TargetMode="External"/><Relationship Id="rId52" Type="http://schemas.openxmlformats.org/officeDocument/2006/relationships/hyperlink" Target="http://publ.lib.ru/ARCHIVES/_CLASSES/TEH_ENE/_Teh_ene.html" TargetMode="External"/><Relationship Id="rId60" Type="http://schemas.openxmlformats.org/officeDocument/2006/relationships/hyperlink" Target="http://elektroinf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27" Type="http://schemas.openxmlformats.org/officeDocument/2006/relationships/hyperlink" Target="http://www.electrolibrary.info/" TargetMode="External"/><Relationship Id="rId30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35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43" Type="http://schemas.openxmlformats.org/officeDocument/2006/relationships/hyperlink" Target="https://www.studmed.ru/science/tek/installation" TargetMode="External"/><Relationship Id="rId48" Type="http://schemas.openxmlformats.org/officeDocument/2006/relationships/hyperlink" Target="http://www.biblem.ru/" TargetMode="External"/><Relationship Id="rId56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51" Type="http://schemas.openxmlformats.org/officeDocument/2006/relationships/hyperlink" Target="https://elib.spbstu.ru/search/result?c=1&amp;q=%d0%b8%d0%bd%d0%b6%d0%b5%d0%bd%d0%b5%d1%80%d0%bd%d0%b0%d1%8f+%d0%b3%d1%80%d0%b0%d1%84%d0%b8%d0%ba%d0%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elektroinf.narod.ru/" TargetMode="External"/><Relationship Id="rId17" Type="http://schemas.openxmlformats.org/officeDocument/2006/relationships/hyperlink" Target="%20https://obuchalka.org/2017020792996/spravochnik-elektromontera-moskalenko-v-" TargetMode="External"/><Relationship Id="rId25" Type="http://schemas.openxmlformats.org/officeDocument/2006/relationships/hyperlink" Target="http://publ.lib.ru/ARCHIVES/_CLASSES/TEH_ENE/_Teh_ene.html" TargetMode="External"/><Relationship Id="rId33" Type="http://schemas.openxmlformats.org/officeDocument/2006/relationships/hyperlink" Target="https://www.rosteplo.ru/nt" TargetMode="External"/><Relationship Id="rId38" Type="http://schemas.openxmlformats.org/officeDocument/2006/relationships/hyperlink" Target="http://publ.lib.ru/ARCHIVES/_CLASSES/TEH_ENE/_Teh_ene.html" TargetMode="External"/><Relationship Id="rId46" Type="http://schemas.openxmlformats.org/officeDocument/2006/relationships/hyperlink" Target="http://window.edu.ru/resource/548/27548" TargetMode="External"/><Relationship Id="rId59" Type="http://schemas.openxmlformats.org/officeDocument/2006/relationships/hyperlink" Target="http://publ.lib.ru/ARCHIVES/_CLASSES/TEH_ENE/_Teh_en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4</Pages>
  <Words>1753</Words>
  <Characters>9997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7</cp:revision>
  <dcterms:created xsi:type="dcterms:W3CDTF">2023-10-07T12:12:00Z</dcterms:created>
  <dcterms:modified xsi:type="dcterms:W3CDTF">2023-10-07T15:15:00Z</dcterms:modified>
</cp:coreProperties>
</file>